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056" w:rsidRPr="000A15D3" w:rsidRDefault="00A32056" w:rsidP="00F46170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bookmark0"/>
      <w:r w:rsidRPr="000A15D3">
        <w:rPr>
          <w:rFonts w:ascii="Times New Roman" w:hAnsi="Times New Roman" w:cs="Times New Roman"/>
          <w:bCs/>
          <w:sz w:val="28"/>
          <w:szCs w:val="28"/>
        </w:rPr>
        <w:t>Муниципальное бюджетное общеобразовательное учреждение «Верещагинская общеобразовательная школа-интернат для обучающихся с интеллектуальными нарушениями»</w:t>
      </w:r>
    </w:p>
    <w:p w:rsidR="00A32056" w:rsidRPr="000A15D3" w:rsidRDefault="00A32056" w:rsidP="00F46170">
      <w:pPr>
        <w:spacing w:line="100" w:lineRule="atLeast"/>
        <w:jc w:val="both"/>
        <w:rPr>
          <w:rFonts w:ascii="Times New Roman" w:hAnsi="Times New Roman" w:cs="Times New Roman"/>
          <w:b/>
        </w:rPr>
      </w:pPr>
    </w:p>
    <w:tbl>
      <w:tblPr>
        <w:tblW w:w="15701" w:type="dxa"/>
        <w:tblLook w:val="00A0"/>
      </w:tblPr>
      <w:tblGrid>
        <w:gridCol w:w="4928"/>
        <w:gridCol w:w="760"/>
        <w:gridCol w:w="4910"/>
        <w:gridCol w:w="1134"/>
        <w:gridCol w:w="3969"/>
      </w:tblGrid>
      <w:tr w:rsidR="00A32056" w:rsidRPr="000A15D3" w:rsidTr="00F46170">
        <w:tc>
          <w:tcPr>
            <w:tcW w:w="4928" w:type="dxa"/>
          </w:tcPr>
          <w:p w:rsidR="00A32056" w:rsidRPr="000A15D3" w:rsidRDefault="00A32056" w:rsidP="00F46170">
            <w:pPr>
              <w:rPr>
                <w:rFonts w:ascii="Times New Roman" w:hAnsi="Times New Roman" w:cs="Times New Roman"/>
              </w:rPr>
            </w:pPr>
            <w:r w:rsidRPr="000A15D3">
              <w:rPr>
                <w:rFonts w:ascii="Times New Roman" w:hAnsi="Times New Roman" w:cs="Times New Roman"/>
              </w:rPr>
              <w:t>Принято</w:t>
            </w:r>
          </w:p>
          <w:p w:rsidR="00A32056" w:rsidRPr="000A15D3" w:rsidRDefault="00A32056" w:rsidP="00F46170">
            <w:pPr>
              <w:rPr>
                <w:rFonts w:ascii="Times New Roman" w:hAnsi="Times New Roman" w:cs="Times New Roman"/>
              </w:rPr>
            </w:pPr>
            <w:r w:rsidRPr="000A15D3">
              <w:rPr>
                <w:rFonts w:ascii="Times New Roman" w:hAnsi="Times New Roman" w:cs="Times New Roman"/>
              </w:rPr>
              <w:t>на Педагогическом совете</w:t>
            </w:r>
          </w:p>
          <w:p w:rsidR="00A32056" w:rsidRPr="000A15D3" w:rsidRDefault="00A32056" w:rsidP="00F46170">
            <w:pPr>
              <w:rPr>
                <w:rFonts w:ascii="Times New Roman" w:hAnsi="Times New Roman" w:cs="Times New Roman"/>
              </w:rPr>
            </w:pPr>
            <w:r w:rsidRPr="000A15D3">
              <w:rPr>
                <w:rFonts w:ascii="Times New Roman" w:hAnsi="Times New Roman" w:cs="Times New Roman"/>
              </w:rPr>
              <w:t xml:space="preserve"> протокол № ______ </w:t>
            </w:r>
          </w:p>
          <w:p w:rsidR="00A32056" w:rsidRPr="000A15D3" w:rsidRDefault="00A32056" w:rsidP="00F46170">
            <w:pPr>
              <w:rPr>
                <w:rFonts w:ascii="Times New Roman" w:hAnsi="Times New Roman" w:cs="Times New Roman"/>
              </w:rPr>
            </w:pPr>
            <w:r w:rsidRPr="000A15D3">
              <w:rPr>
                <w:rFonts w:ascii="Times New Roman" w:hAnsi="Times New Roman" w:cs="Times New Roman"/>
              </w:rPr>
              <w:t>«___»_________________ 2016г.</w:t>
            </w:r>
          </w:p>
        </w:tc>
        <w:tc>
          <w:tcPr>
            <w:tcW w:w="760" w:type="dxa"/>
          </w:tcPr>
          <w:p w:rsidR="00A32056" w:rsidRPr="000A15D3" w:rsidRDefault="00A32056" w:rsidP="00F461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0" w:type="dxa"/>
          </w:tcPr>
          <w:p w:rsidR="00A32056" w:rsidRPr="000A15D3" w:rsidRDefault="00A32056" w:rsidP="00F46170">
            <w:pPr>
              <w:rPr>
                <w:rFonts w:ascii="Times New Roman" w:hAnsi="Times New Roman" w:cs="Times New Roman"/>
              </w:rPr>
            </w:pPr>
            <w:r w:rsidRPr="000A15D3">
              <w:rPr>
                <w:rFonts w:ascii="Times New Roman" w:hAnsi="Times New Roman" w:cs="Times New Roman"/>
              </w:rPr>
              <w:t>УТВЕРЖДАЮ</w:t>
            </w:r>
          </w:p>
          <w:p w:rsidR="00A32056" w:rsidRPr="000A15D3" w:rsidRDefault="00A32056" w:rsidP="00F46170">
            <w:pPr>
              <w:rPr>
                <w:rFonts w:ascii="Times New Roman" w:hAnsi="Times New Roman" w:cs="Times New Roman"/>
              </w:rPr>
            </w:pPr>
            <w:r w:rsidRPr="000A15D3">
              <w:rPr>
                <w:rFonts w:ascii="Times New Roman" w:hAnsi="Times New Roman" w:cs="Times New Roman"/>
              </w:rPr>
              <w:t>Директор МБОУ «Верещагинская школа-интернат»</w:t>
            </w:r>
          </w:p>
          <w:p w:rsidR="00A32056" w:rsidRPr="000A15D3" w:rsidRDefault="00A32056" w:rsidP="00F46170">
            <w:pPr>
              <w:rPr>
                <w:rFonts w:ascii="Times New Roman" w:hAnsi="Times New Roman" w:cs="Times New Roman"/>
              </w:rPr>
            </w:pPr>
            <w:r w:rsidRPr="000A15D3">
              <w:rPr>
                <w:rFonts w:ascii="Times New Roman" w:hAnsi="Times New Roman" w:cs="Times New Roman"/>
              </w:rPr>
              <w:t>_____________/ В.А.Галкина</w:t>
            </w:r>
          </w:p>
          <w:p w:rsidR="00A32056" w:rsidRPr="000A15D3" w:rsidRDefault="00A32056" w:rsidP="00F46170">
            <w:pPr>
              <w:rPr>
                <w:rFonts w:ascii="Times New Roman" w:hAnsi="Times New Roman" w:cs="Times New Roman"/>
              </w:rPr>
            </w:pPr>
            <w:r w:rsidRPr="000A15D3">
              <w:rPr>
                <w:rFonts w:ascii="Times New Roman" w:hAnsi="Times New Roman" w:cs="Times New Roman"/>
              </w:rPr>
              <w:t>«___»______________ 2016г.</w:t>
            </w:r>
          </w:p>
        </w:tc>
        <w:tc>
          <w:tcPr>
            <w:tcW w:w="1134" w:type="dxa"/>
          </w:tcPr>
          <w:p w:rsidR="00A32056" w:rsidRPr="000A15D3" w:rsidRDefault="00A32056" w:rsidP="00F46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A32056" w:rsidRPr="000A15D3" w:rsidRDefault="00A32056" w:rsidP="00F4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15D3">
              <w:rPr>
                <w:rFonts w:ascii="Times New Roman" w:hAnsi="Times New Roman" w:cs="Times New Roman"/>
                <w:sz w:val="20"/>
                <w:szCs w:val="20"/>
              </w:rPr>
              <w:t>УТВЕРЖДАЮ</w:t>
            </w:r>
          </w:p>
          <w:p w:rsidR="00A32056" w:rsidRPr="000A15D3" w:rsidRDefault="00A32056" w:rsidP="00F4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15D3">
              <w:rPr>
                <w:rFonts w:ascii="Times New Roman" w:hAnsi="Times New Roman" w:cs="Times New Roman"/>
                <w:sz w:val="20"/>
                <w:szCs w:val="20"/>
              </w:rPr>
              <w:t>Директор филиала</w:t>
            </w:r>
          </w:p>
          <w:p w:rsidR="00A32056" w:rsidRPr="000A15D3" w:rsidRDefault="00A32056" w:rsidP="00F4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15D3">
              <w:rPr>
                <w:rFonts w:ascii="Times New Roman" w:hAnsi="Times New Roman" w:cs="Times New Roman"/>
                <w:sz w:val="20"/>
                <w:szCs w:val="20"/>
              </w:rPr>
              <w:t>_____________/ Пасечник Н.Б.</w:t>
            </w:r>
          </w:p>
          <w:p w:rsidR="00A32056" w:rsidRPr="000A15D3" w:rsidRDefault="00A32056" w:rsidP="00F4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15D3">
              <w:rPr>
                <w:rFonts w:ascii="Times New Roman" w:hAnsi="Times New Roman" w:cs="Times New Roman"/>
                <w:sz w:val="20"/>
                <w:szCs w:val="20"/>
              </w:rPr>
              <w:t>«___»______________ 2014г.</w:t>
            </w:r>
          </w:p>
        </w:tc>
      </w:tr>
    </w:tbl>
    <w:p w:rsidR="00A32056" w:rsidRPr="000A15D3" w:rsidRDefault="00A32056" w:rsidP="00F46170">
      <w:pPr>
        <w:pStyle w:val="c26"/>
        <w:rPr>
          <w:rStyle w:val="c3"/>
        </w:rPr>
      </w:pPr>
    </w:p>
    <w:p w:rsidR="00A32056" w:rsidRPr="00F33FB9" w:rsidRDefault="00A32056" w:rsidP="00F46170">
      <w:pPr>
        <w:spacing w:line="36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A32056" w:rsidRDefault="00A32056" w:rsidP="00F46170">
      <w:pPr>
        <w:spacing w:line="360" w:lineRule="auto"/>
        <w:contextualSpacing/>
        <w:jc w:val="center"/>
        <w:rPr>
          <w:rFonts w:ascii="Times New Roman" w:hAnsi="Times New Roman"/>
          <w:b/>
          <w:bCs/>
          <w:sz w:val="28"/>
        </w:rPr>
      </w:pPr>
    </w:p>
    <w:p w:rsidR="00A32056" w:rsidRPr="00E272EC" w:rsidRDefault="00A32056" w:rsidP="00F46170">
      <w:pPr>
        <w:spacing w:line="360" w:lineRule="auto"/>
        <w:contextualSpacing/>
        <w:rPr>
          <w:rFonts w:ascii="Times New Roman" w:hAnsi="Times New Roman"/>
          <w:b/>
          <w:bCs/>
          <w:sz w:val="28"/>
        </w:rPr>
      </w:pPr>
    </w:p>
    <w:p w:rsidR="00A32056" w:rsidRPr="00F33FB9" w:rsidRDefault="00A32056" w:rsidP="00F46170">
      <w:pPr>
        <w:spacing w:line="36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РАБОЧАЯ ПРОГРАММА </w:t>
      </w:r>
      <w:r w:rsidRPr="00F33FB9">
        <w:rPr>
          <w:rFonts w:ascii="Times New Roman" w:hAnsi="Times New Roman"/>
          <w:b/>
          <w:bCs/>
          <w:sz w:val="28"/>
          <w:szCs w:val="28"/>
        </w:rPr>
        <w:t xml:space="preserve"> ВНЕУРОЧНОЙ ДЕЯТЕЛЬНОСТИ</w:t>
      </w:r>
    </w:p>
    <w:p w:rsidR="00A32056" w:rsidRPr="00C52977" w:rsidRDefault="00A32056" w:rsidP="000A15D3">
      <w:pPr>
        <w:jc w:val="center"/>
        <w:rPr>
          <w:rFonts w:ascii="Times New Roman" w:hAnsi="Times New Roman"/>
          <w:i/>
          <w:sz w:val="44"/>
          <w:szCs w:val="44"/>
        </w:rPr>
      </w:pPr>
      <w:r>
        <w:rPr>
          <w:rFonts w:ascii="Times New Roman" w:hAnsi="Times New Roman"/>
          <w:i/>
          <w:sz w:val="44"/>
          <w:szCs w:val="44"/>
        </w:rPr>
        <w:t>физкультурно-оздоровительного направления</w:t>
      </w:r>
    </w:p>
    <w:p w:rsidR="00A32056" w:rsidRPr="00C52977" w:rsidRDefault="00A32056" w:rsidP="00F46170">
      <w:pPr>
        <w:jc w:val="center"/>
        <w:rPr>
          <w:rFonts w:ascii="Times New Roman" w:hAnsi="Times New Roman"/>
          <w:b/>
          <w:i/>
          <w:sz w:val="44"/>
          <w:szCs w:val="44"/>
        </w:rPr>
      </w:pPr>
      <w:r>
        <w:rPr>
          <w:rFonts w:ascii="Times New Roman" w:hAnsi="Times New Roman"/>
          <w:b/>
          <w:i/>
          <w:sz w:val="44"/>
          <w:szCs w:val="44"/>
        </w:rPr>
        <w:t xml:space="preserve"> «Букварь здоровья и безопасности</w:t>
      </w:r>
      <w:r w:rsidRPr="00C52977">
        <w:rPr>
          <w:rFonts w:ascii="Times New Roman" w:hAnsi="Times New Roman"/>
          <w:b/>
          <w:i/>
          <w:sz w:val="44"/>
          <w:szCs w:val="44"/>
        </w:rPr>
        <w:t>»</w:t>
      </w:r>
    </w:p>
    <w:p w:rsidR="00A32056" w:rsidRDefault="00A32056" w:rsidP="00F46170">
      <w:pPr>
        <w:spacing w:line="360" w:lineRule="auto"/>
        <w:contextualSpacing/>
        <w:jc w:val="center"/>
        <w:rPr>
          <w:rFonts w:ascii="Times New Roman" w:hAnsi="Times New Roman"/>
          <w:b/>
          <w:bCs/>
          <w:iCs/>
          <w:sz w:val="32"/>
          <w:szCs w:val="32"/>
        </w:rPr>
      </w:pPr>
      <w:r w:rsidRPr="00357748">
        <w:rPr>
          <w:rFonts w:ascii="Times New Roman" w:hAnsi="Times New Roman"/>
          <w:b/>
          <w:bCs/>
          <w:iCs/>
          <w:sz w:val="32"/>
          <w:szCs w:val="32"/>
        </w:rPr>
        <w:t xml:space="preserve">для обучающихся </w:t>
      </w:r>
      <w:r>
        <w:rPr>
          <w:rFonts w:ascii="Times New Roman" w:hAnsi="Times New Roman"/>
          <w:b/>
          <w:bCs/>
          <w:iCs/>
          <w:sz w:val="32"/>
          <w:szCs w:val="32"/>
        </w:rPr>
        <w:t xml:space="preserve"> младшего школьного возраста</w:t>
      </w:r>
    </w:p>
    <w:p w:rsidR="00A32056" w:rsidRPr="00357748" w:rsidRDefault="00A32056" w:rsidP="00F46170">
      <w:pPr>
        <w:spacing w:line="360" w:lineRule="auto"/>
        <w:contextualSpacing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с</w:t>
      </w:r>
      <w:r w:rsidRPr="00BD1D48">
        <w:rPr>
          <w:rFonts w:ascii="Times New Roman" w:hAnsi="Times New Roman"/>
          <w:b/>
          <w:bCs/>
          <w:sz w:val="32"/>
          <w:szCs w:val="32"/>
        </w:rPr>
        <w:t xml:space="preserve"> </w:t>
      </w:r>
      <w:r>
        <w:rPr>
          <w:rFonts w:ascii="Times New Roman" w:hAnsi="Times New Roman"/>
          <w:b/>
          <w:bCs/>
          <w:sz w:val="32"/>
          <w:szCs w:val="32"/>
        </w:rPr>
        <w:t>умственной отсталостью (нарушениями интеллекта)</w:t>
      </w:r>
      <w:r w:rsidRPr="00357748">
        <w:t xml:space="preserve"> </w:t>
      </w:r>
    </w:p>
    <w:p w:rsidR="00A32056" w:rsidRDefault="00A32056" w:rsidP="00F46170">
      <w:pPr>
        <w:spacing w:line="360" w:lineRule="auto"/>
        <w:contextualSpacing/>
        <w:jc w:val="center"/>
        <w:rPr>
          <w:rFonts w:ascii="Times New Roman" w:hAnsi="Times New Roman"/>
          <w:b/>
          <w:bCs/>
          <w:sz w:val="32"/>
          <w:szCs w:val="32"/>
        </w:rPr>
      </w:pPr>
      <w:r w:rsidRPr="00E272EC">
        <w:rPr>
          <w:rFonts w:ascii="Times New Roman" w:hAnsi="Times New Roman"/>
          <w:b/>
          <w:bCs/>
          <w:sz w:val="28"/>
          <w:szCs w:val="28"/>
        </w:rPr>
        <w:t xml:space="preserve">на  </w:t>
      </w:r>
      <w:r w:rsidRPr="00686C98">
        <w:rPr>
          <w:rFonts w:ascii="Times New Roman" w:hAnsi="Times New Roman"/>
          <w:b/>
          <w:bCs/>
          <w:sz w:val="32"/>
          <w:szCs w:val="32"/>
        </w:rPr>
        <w:t>4 года обучения</w:t>
      </w:r>
    </w:p>
    <w:p w:rsidR="00A32056" w:rsidRPr="00E272EC" w:rsidRDefault="00A32056" w:rsidP="00F46170">
      <w:pPr>
        <w:spacing w:line="36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32056" w:rsidRPr="00E272EC" w:rsidRDefault="00A32056" w:rsidP="00F46170">
      <w:pPr>
        <w:spacing w:line="36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32056" w:rsidRPr="00E272EC" w:rsidRDefault="00A32056" w:rsidP="00F46170">
      <w:pPr>
        <w:spacing w:line="360" w:lineRule="auto"/>
        <w:contextualSpacing/>
        <w:jc w:val="center"/>
        <w:rPr>
          <w:rFonts w:ascii="Times New Roman" w:hAnsi="Times New Roman"/>
          <w:b/>
          <w:bCs/>
          <w:sz w:val="32"/>
        </w:rPr>
      </w:pPr>
    </w:p>
    <w:p w:rsidR="00A32056" w:rsidRPr="00F33FB9" w:rsidRDefault="00A32056" w:rsidP="00F46170">
      <w:pPr>
        <w:spacing w:line="360" w:lineRule="auto"/>
        <w:contextualSpacing/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Составитель: Политова</w:t>
      </w:r>
      <w:r w:rsidRPr="000A15D3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Наталья Валентиновна </w:t>
      </w:r>
    </w:p>
    <w:p w:rsidR="00A32056" w:rsidRDefault="00A32056" w:rsidP="00F46170">
      <w:pPr>
        <w:spacing w:line="360" w:lineRule="auto"/>
        <w:contextualSpacing/>
        <w:jc w:val="right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воспита</w:t>
      </w:r>
      <w:r w:rsidRPr="00E272EC">
        <w:rPr>
          <w:rFonts w:ascii="Times New Roman" w:hAnsi="Times New Roman"/>
          <w:b/>
          <w:bCs/>
          <w:sz w:val="28"/>
        </w:rPr>
        <w:t>тель начальных классов</w:t>
      </w:r>
    </w:p>
    <w:p w:rsidR="00A32056" w:rsidRDefault="00A32056" w:rsidP="00F46170">
      <w:pPr>
        <w:spacing w:line="360" w:lineRule="auto"/>
        <w:contextualSpacing/>
        <w:jc w:val="right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первой категории</w:t>
      </w:r>
    </w:p>
    <w:p w:rsidR="00A32056" w:rsidRPr="00E272EC" w:rsidRDefault="00A32056" w:rsidP="00F46170">
      <w:pPr>
        <w:spacing w:line="360" w:lineRule="auto"/>
        <w:contextualSpacing/>
        <w:jc w:val="right"/>
        <w:rPr>
          <w:rFonts w:ascii="Times New Roman" w:hAnsi="Times New Roman"/>
          <w:b/>
          <w:bCs/>
          <w:sz w:val="28"/>
        </w:rPr>
      </w:pPr>
    </w:p>
    <w:p w:rsidR="00A32056" w:rsidRDefault="00A32056" w:rsidP="00F46170">
      <w:pPr>
        <w:spacing w:line="360" w:lineRule="auto"/>
        <w:contextualSpacing/>
        <w:rPr>
          <w:rFonts w:ascii="Times New Roman" w:hAnsi="Times New Roman"/>
          <w:b/>
          <w:bCs/>
          <w:sz w:val="32"/>
        </w:rPr>
      </w:pPr>
    </w:p>
    <w:p w:rsidR="00A32056" w:rsidRDefault="00A32056" w:rsidP="00F46170">
      <w:pPr>
        <w:spacing w:line="360" w:lineRule="auto"/>
        <w:contextualSpacing/>
        <w:jc w:val="center"/>
        <w:rPr>
          <w:rFonts w:ascii="Times New Roman" w:hAnsi="Times New Roman"/>
          <w:b/>
          <w:bCs/>
          <w:sz w:val="32"/>
        </w:rPr>
      </w:pPr>
      <w:r>
        <w:rPr>
          <w:rFonts w:ascii="Times New Roman" w:hAnsi="Times New Roman"/>
          <w:b/>
          <w:bCs/>
          <w:sz w:val="32"/>
        </w:rPr>
        <w:t xml:space="preserve">г. Верещагино </w:t>
      </w:r>
    </w:p>
    <w:p w:rsidR="00A32056" w:rsidRDefault="00A32056" w:rsidP="00F46170">
      <w:pPr>
        <w:spacing w:line="360" w:lineRule="auto"/>
        <w:contextualSpacing/>
        <w:jc w:val="center"/>
        <w:rPr>
          <w:rFonts w:ascii="Times New Roman" w:hAnsi="Times New Roman"/>
          <w:b/>
          <w:bCs/>
          <w:sz w:val="32"/>
        </w:rPr>
      </w:pPr>
      <w:smartTag w:uri="urn:schemas-microsoft-com:office:smarttags" w:element="metricconverter">
        <w:smartTagPr>
          <w:attr w:name="ProductID" w:val="2016 г"/>
        </w:smartTagPr>
        <w:r>
          <w:rPr>
            <w:rFonts w:ascii="Times New Roman" w:hAnsi="Times New Roman"/>
            <w:b/>
            <w:bCs/>
            <w:sz w:val="32"/>
          </w:rPr>
          <w:t>2016 г</w:t>
        </w:r>
      </w:smartTag>
    </w:p>
    <w:p w:rsidR="00A32056" w:rsidRPr="00890D7C" w:rsidRDefault="00A32056">
      <w:pPr>
        <w:pStyle w:val="20"/>
        <w:keepNext/>
        <w:keepLines/>
        <w:shd w:val="clear" w:color="auto" w:fill="auto"/>
        <w:spacing w:after="252"/>
        <w:ind w:left="3300" w:right="40"/>
        <w:rPr>
          <w:sz w:val="28"/>
          <w:szCs w:val="28"/>
        </w:rPr>
      </w:pPr>
      <w:r w:rsidRPr="00890D7C">
        <w:rPr>
          <w:sz w:val="28"/>
          <w:szCs w:val="28"/>
        </w:rPr>
        <w:t>Быть здоровым - это естественное стремление каждого человека.</w:t>
      </w:r>
      <w:bookmarkEnd w:id="0"/>
    </w:p>
    <w:p w:rsidR="00A32056" w:rsidRPr="00890D7C" w:rsidRDefault="00A32056">
      <w:pPr>
        <w:pStyle w:val="20"/>
        <w:keepNext/>
        <w:keepLines/>
        <w:shd w:val="clear" w:color="auto" w:fill="auto"/>
        <w:spacing w:after="0" w:line="317" w:lineRule="exact"/>
        <w:ind w:left="3160"/>
        <w:jc w:val="left"/>
        <w:rPr>
          <w:sz w:val="28"/>
          <w:szCs w:val="28"/>
        </w:rPr>
      </w:pPr>
      <w:bookmarkStart w:id="1" w:name="bookmark1"/>
      <w:r w:rsidRPr="00890D7C">
        <w:rPr>
          <w:sz w:val="28"/>
          <w:szCs w:val="28"/>
        </w:rPr>
        <w:t>Пояснительная записка</w:t>
      </w:r>
      <w:bookmarkEnd w:id="1"/>
    </w:p>
    <w:p w:rsidR="00A32056" w:rsidRPr="00890D7C" w:rsidRDefault="00A32056">
      <w:pPr>
        <w:pStyle w:val="5"/>
        <w:shd w:val="clear" w:color="auto" w:fill="auto"/>
        <w:ind w:left="20" w:right="40" w:firstLine="200"/>
        <w:rPr>
          <w:sz w:val="28"/>
          <w:szCs w:val="28"/>
        </w:rPr>
      </w:pPr>
      <w:r w:rsidRPr="00890D7C">
        <w:rPr>
          <w:sz w:val="28"/>
          <w:szCs w:val="28"/>
        </w:rPr>
        <w:t>В современном мире сложившаяся социальная и экологическая обстановка вызывает беспокойство у большинства людей на земле. Особую тревогу испытываем мы за самых беззащитных граждан, самых маленьких - детей. И сейчас все более важным становиться вопрос о получении нужных знаний, чтобы оберегать себя и своих детей. Подготовиться к встрече с разными сложными, а порой и опасными жизненными ситуациями. Поэтому актуальным стало разработка различных программ по здоровьесбережению и безопасности, которая продиктована необходимостью решения проблемы снижения показателей здоровья, как взрослого, так и детского населения нашей страны.</w:t>
      </w:r>
    </w:p>
    <w:p w:rsidR="00A32056" w:rsidRPr="00890D7C" w:rsidRDefault="00A32056">
      <w:pPr>
        <w:pStyle w:val="5"/>
        <w:shd w:val="clear" w:color="auto" w:fill="auto"/>
        <w:ind w:left="20" w:right="40" w:firstLine="200"/>
        <w:rPr>
          <w:sz w:val="28"/>
          <w:szCs w:val="28"/>
        </w:rPr>
      </w:pPr>
      <w:r w:rsidRPr="00890D7C">
        <w:rPr>
          <w:sz w:val="28"/>
          <w:szCs w:val="28"/>
        </w:rPr>
        <w:t>Только человек, живущий в гармонии с собой и миром, будет действительно здоров. Важнее - конечный результат, когда образ жизни становится в его мотивационной сфере нормой гигиенического поведения, реализацией усвоенных ребенком знаний и представлений в его реальном поведении. Это</w:t>
      </w:r>
      <w:r>
        <w:rPr>
          <w:sz w:val="28"/>
          <w:szCs w:val="28"/>
        </w:rPr>
        <w:t xml:space="preserve"> </w:t>
      </w:r>
      <w:r w:rsidRPr="00890D7C">
        <w:rPr>
          <w:sz w:val="28"/>
          <w:szCs w:val="28"/>
        </w:rPr>
        <w:t>- способствует формированию привычки быть здоровым, стремлению укрепить, свое здоровье, беречь здоровье, применяя полученные знания и умения.</w:t>
      </w:r>
    </w:p>
    <w:p w:rsidR="00A32056" w:rsidRPr="00890D7C" w:rsidRDefault="00A32056">
      <w:pPr>
        <w:pStyle w:val="5"/>
        <w:shd w:val="clear" w:color="auto" w:fill="auto"/>
        <w:ind w:left="20" w:right="40" w:firstLine="0"/>
        <w:rPr>
          <w:sz w:val="28"/>
          <w:szCs w:val="28"/>
        </w:rPr>
      </w:pPr>
      <w:r w:rsidRPr="00890D7C">
        <w:rPr>
          <w:sz w:val="28"/>
          <w:szCs w:val="28"/>
        </w:rPr>
        <w:t>Необходимо выделить такие правила поведения, которые дети должны выполнять неукоснительно, так как от этого зависит их безопасность, жизнь и здоровье. Необходимо подробно разъяснять и четко следить за их выполнением. Однако безопасность и здоровый образ жизни - это не только сумма усвоенных знаний, а стиль жизни, адекватное поведение в различных ситуациях.</w:t>
      </w:r>
    </w:p>
    <w:p w:rsidR="00A32056" w:rsidRPr="00890D7C" w:rsidRDefault="00A32056">
      <w:pPr>
        <w:pStyle w:val="5"/>
        <w:shd w:val="clear" w:color="auto" w:fill="auto"/>
        <w:ind w:left="20" w:right="40" w:firstLine="200"/>
        <w:rPr>
          <w:sz w:val="28"/>
          <w:szCs w:val="28"/>
        </w:rPr>
      </w:pPr>
      <w:r w:rsidRPr="00890D7C">
        <w:rPr>
          <w:sz w:val="28"/>
          <w:szCs w:val="28"/>
        </w:rPr>
        <w:t>Считается, что современный ребенок, развивающийся в стремительном веке компьютеризации, информированности, для своей безопасной жизненной деятельности обязан знать все необходимые правила, быть самостоятельным, ответственным. И здесь главная задача взрослых - родителей и педагогов подготовить ребёнка к встрече с различными ситуациями, вооружить его необходимыми знаниями как можно раньше. Но что делать, если ребенок с интеллектуальными нарушени</w:t>
      </w:r>
      <w:r>
        <w:rPr>
          <w:sz w:val="28"/>
          <w:szCs w:val="28"/>
        </w:rPr>
        <w:t>ями? И для него очень трудно даё</w:t>
      </w:r>
      <w:r w:rsidRPr="00890D7C">
        <w:rPr>
          <w:sz w:val="28"/>
          <w:szCs w:val="28"/>
        </w:rPr>
        <w:t>тся и обучение, и воспитание, и развитие, и тем более социализация. Нарушены не только различные важные виды деятельности, понимание окружающей действительности, и даже самоощущение себя, - нарушена детская жизнь. Такой ребенок похож на сломанный кубик Рубика, который родители, учителя и воспитатели, врачи, дефектологи, психологи и многие другие специалисты пытаются собрать заново.</w:t>
      </w:r>
    </w:p>
    <w:p w:rsidR="00A32056" w:rsidRPr="00890D7C" w:rsidRDefault="00A32056">
      <w:pPr>
        <w:pStyle w:val="5"/>
        <w:shd w:val="clear" w:color="auto" w:fill="auto"/>
        <w:ind w:left="20" w:right="40" w:firstLine="200"/>
        <w:rPr>
          <w:sz w:val="28"/>
          <w:szCs w:val="28"/>
        </w:rPr>
      </w:pPr>
      <w:r w:rsidRPr="00890D7C">
        <w:rPr>
          <w:sz w:val="28"/>
          <w:szCs w:val="28"/>
        </w:rPr>
        <w:t>Нередко, ребенок с интеллектуальными нарушениями не может сам себя обслужить, одеться, причесаться, понять какое действие нужно выполнить в данный момент. Такой маленький гражданин подвержен ещё большей опасности со стороны окружающей среды и социума.</w:t>
      </w:r>
    </w:p>
    <w:p w:rsidR="00A32056" w:rsidRPr="00890D7C" w:rsidRDefault="00A32056">
      <w:pPr>
        <w:pStyle w:val="5"/>
        <w:shd w:val="clear" w:color="auto" w:fill="auto"/>
        <w:ind w:left="20" w:right="20" w:firstLine="0"/>
        <w:rPr>
          <w:sz w:val="28"/>
          <w:szCs w:val="28"/>
        </w:rPr>
      </w:pPr>
      <w:r w:rsidRPr="00890D7C">
        <w:rPr>
          <w:sz w:val="28"/>
          <w:szCs w:val="28"/>
        </w:rPr>
        <w:t>Детям с интеллектуальными нарушениями необходимо ещё больше давать знаний по безопасности жизнедеятельности, и еще больше требовать их знание и неукоснительное выполнение. Так как они подвержены наибольшему отрицательному внушению, повышенному травматизму. Для таких детей вся жизнь как чрезвычайное происшествие.</w:t>
      </w:r>
    </w:p>
    <w:p w:rsidR="00A32056" w:rsidRPr="00890D7C" w:rsidRDefault="00A32056">
      <w:pPr>
        <w:pStyle w:val="5"/>
        <w:shd w:val="clear" w:color="auto" w:fill="auto"/>
        <w:ind w:left="20" w:right="20" w:firstLine="900"/>
        <w:rPr>
          <w:sz w:val="28"/>
          <w:szCs w:val="28"/>
        </w:rPr>
      </w:pPr>
      <w:r w:rsidRPr="00890D7C">
        <w:rPr>
          <w:sz w:val="28"/>
          <w:szCs w:val="28"/>
        </w:rPr>
        <w:t>В связи с внедрением Федерального государственного образовательного стандарта образования обучающихся с умственной отсталостью (интеллектуальными нарушениями)" и концепции «Духовно- нравственного воспитания» возникла необходимость создания программ нового уровня. Определены новые подходы и принципы построения обучения, которые требуют постановку новых целей и задач (особенно воспитательного значения), а соответственно получение результата нового качества. В базисный учебный план общеобразовательных школ в рамках вариативной части введена внеурочная деятельность по шести направлениям. Все эти направления реализуют требования ФГОС</w:t>
      </w:r>
      <w:r>
        <w:rPr>
          <w:sz w:val="28"/>
          <w:szCs w:val="28"/>
        </w:rPr>
        <w:t>. Данная программа внеурочной деятельности</w:t>
      </w:r>
      <w:r w:rsidRPr="00890D7C">
        <w:rPr>
          <w:sz w:val="28"/>
          <w:szCs w:val="28"/>
        </w:rPr>
        <w:t xml:space="preserve"> «Букварь здоровья и безопасности» разработана в соответствии </w:t>
      </w:r>
      <w:r>
        <w:rPr>
          <w:sz w:val="28"/>
          <w:szCs w:val="28"/>
        </w:rPr>
        <w:t>с</w:t>
      </w:r>
      <w:r w:rsidRPr="00890D7C">
        <w:rPr>
          <w:sz w:val="28"/>
          <w:szCs w:val="28"/>
        </w:rPr>
        <w:t xml:space="preserve"> требованиями ФГОС. Она дает обучающемуся с умственной отсталостью (интеллектуальными нарушениями) возможность поэтапного «открытия» - в себе главных психических и физических составляющих: сенсорных ощущений, зрительно-моторных увязок, эмоциональных колебаний.</w:t>
      </w:r>
    </w:p>
    <w:p w:rsidR="00A32056" w:rsidRPr="00890D7C" w:rsidRDefault="00A32056" w:rsidP="00BE22AA">
      <w:pPr>
        <w:pStyle w:val="5"/>
        <w:shd w:val="clear" w:color="auto" w:fill="auto"/>
        <w:tabs>
          <w:tab w:val="left" w:pos="2578"/>
        </w:tabs>
        <w:ind w:left="20" w:right="20" w:firstLine="480"/>
        <w:rPr>
          <w:sz w:val="28"/>
          <w:szCs w:val="28"/>
        </w:rPr>
      </w:pPr>
      <w:r>
        <w:rPr>
          <w:sz w:val="28"/>
          <w:szCs w:val="28"/>
        </w:rPr>
        <w:t>Курс занятий внеурочной деятельности</w:t>
      </w:r>
      <w:r w:rsidRPr="00890D7C">
        <w:rPr>
          <w:sz w:val="28"/>
          <w:szCs w:val="28"/>
        </w:rPr>
        <w:t xml:space="preserve"> «Букварь здоровья и безопасности» расширяет сведения о физическом, психическом и социальном здоровье человека, рассматриваемые в школьной программе по развитию речи. Получение обучающимися знаний в этой области позволит укрепить их здоровье, предупредить развитие вредных привычек в условиях неблагоприятного окружения, возродить спортивные и оздоровительные традиции как условие укрепления нравственных устоев семьи и школы. Предлагаемый курс носит обучающий, развивающий и социальный характер. Он является необходимым, для обучающихся с умственной отсталостью (интеллектуальными нарушениями) младших классов, так как позволит обучающимся найти причину многих заболеваний, заставит их задуматься о своём здоровье и его сохранении. Обучающийся с умственной отсталостью (интеллектуальными нарушениями) будет ориентироваться на выбор профессии согласно жизненным ресурсам своего организма.</w:t>
      </w:r>
    </w:p>
    <w:p w:rsidR="00A32056" w:rsidRPr="00890D7C" w:rsidRDefault="00A32056">
      <w:pPr>
        <w:pStyle w:val="5"/>
        <w:shd w:val="clear" w:color="auto" w:fill="auto"/>
        <w:ind w:left="20" w:right="20" w:firstLine="300"/>
        <w:rPr>
          <w:sz w:val="28"/>
          <w:szCs w:val="28"/>
        </w:rPr>
      </w:pPr>
      <w:r w:rsidRPr="00890D7C">
        <w:rPr>
          <w:rStyle w:val="a0"/>
          <w:sz w:val="28"/>
          <w:szCs w:val="28"/>
        </w:rPr>
        <w:t>Актуальность</w:t>
      </w:r>
      <w:r>
        <w:rPr>
          <w:sz w:val="28"/>
          <w:szCs w:val="28"/>
        </w:rPr>
        <w:t xml:space="preserve"> программы </w:t>
      </w:r>
      <w:r w:rsidRPr="00890D7C">
        <w:rPr>
          <w:sz w:val="28"/>
          <w:szCs w:val="28"/>
        </w:rPr>
        <w:t xml:space="preserve"> «Букварь здоровья и безопасности» отвечает требованиям ФГОС и решает воспитательные задачи, которые поставлены в задачах внеурочной деятельности, через приобщение обучающихся к познанию окружающего мира - с самим собой. Рассказывает о его анатомии и некоторых физиологических свойствах, затрагивающие эмоциональные стороны восприятия мира.</w:t>
      </w:r>
    </w:p>
    <w:p w:rsidR="00A32056" w:rsidRPr="00890D7C" w:rsidRDefault="00A32056">
      <w:pPr>
        <w:pStyle w:val="5"/>
        <w:shd w:val="clear" w:color="auto" w:fill="auto"/>
        <w:ind w:left="20" w:right="20" w:firstLine="300"/>
        <w:rPr>
          <w:sz w:val="28"/>
          <w:szCs w:val="28"/>
        </w:rPr>
      </w:pPr>
      <w:r w:rsidRPr="00890D7C">
        <w:rPr>
          <w:rStyle w:val="a0"/>
          <w:sz w:val="28"/>
          <w:szCs w:val="28"/>
        </w:rPr>
        <w:t>Новизна</w:t>
      </w:r>
      <w:r w:rsidRPr="00890D7C">
        <w:rPr>
          <w:sz w:val="28"/>
          <w:szCs w:val="28"/>
        </w:rPr>
        <w:t xml:space="preserve"> программы состоит в получении результатов нового качества, которая дает возможность поэтапного «открытия» в себе главных психических и физических составляющих: сенсорных ощущений, зрительно - моторных увязок, эмоциональных колебаний. Создание единого «человекоцентрического» предмета, в котором информация по безопасному поведению, анатомии, физиологии, психологии, гигиене, кулинарии и многим другим предметам служит самопознанию, самопринятию и самоуважению.</w:t>
      </w:r>
    </w:p>
    <w:p w:rsidR="00A32056" w:rsidRPr="00890D7C" w:rsidRDefault="00A32056">
      <w:pPr>
        <w:pStyle w:val="5"/>
        <w:shd w:val="clear" w:color="auto" w:fill="auto"/>
        <w:ind w:left="20" w:right="20" w:firstLine="0"/>
        <w:rPr>
          <w:sz w:val="28"/>
          <w:szCs w:val="28"/>
        </w:rPr>
      </w:pPr>
      <w:r w:rsidRPr="00890D7C">
        <w:rPr>
          <w:sz w:val="28"/>
          <w:szCs w:val="28"/>
        </w:rPr>
        <w:t>Для обучающихся с умственной отсталостью (интеллектуальными нарушениями) необходимо введение такого курса полноценных занятий по обеспечению безопасности жизнедеятельности и здоровому образу жизни в школах для детей с интеллектуальными нарушениями.</w:t>
      </w:r>
    </w:p>
    <w:p w:rsidR="00A32056" w:rsidRPr="00890D7C" w:rsidRDefault="00A32056">
      <w:pPr>
        <w:pStyle w:val="5"/>
        <w:shd w:val="clear" w:color="auto" w:fill="auto"/>
        <w:ind w:left="20" w:right="20" w:firstLine="540"/>
        <w:rPr>
          <w:sz w:val="28"/>
          <w:szCs w:val="28"/>
        </w:rPr>
      </w:pPr>
      <w:r w:rsidRPr="00890D7C">
        <w:rPr>
          <w:rStyle w:val="200"/>
          <w:sz w:val="28"/>
          <w:szCs w:val="28"/>
        </w:rPr>
        <w:t>Цель программы:</w:t>
      </w:r>
      <w:r w:rsidRPr="00890D7C">
        <w:rPr>
          <w:sz w:val="28"/>
          <w:szCs w:val="28"/>
        </w:rPr>
        <w:t xml:space="preserve"> воспитание у обучающихся с умственной отсталостью (интеллектуальными нарушениями) потребность к здоровому образу жизни и безопасной жизнедеятельности; формирование у детей осознанного выполнения правил поведения, обеспечивающих сохранность их жизни и здоровья в современных условиях улицы, транспорта, природы, быта.</w:t>
      </w:r>
    </w:p>
    <w:p w:rsidR="00A32056" w:rsidRPr="00890D7C" w:rsidRDefault="00A32056">
      <w:pPr>
        <w:pStyle w:val="5"/>
        <w:shd w:val="clear" w:color="auto" w:fill="auto"/>
        <w:ind w:left="560" w:right="248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В соответствии с целью были сформированы</w:t>
      </w:r>
      <w:r w:rsidRPr="00890D7C">
        <w:rPr>
          <w:rStyle w:val="200"/>
          <w:sz w:val="28"/>
          <w:szCs w:val="28"/>
        </w:rPr>
        <w:t xml:space="preserve"> задачи: Образовательные задачи:</w:t>
      </w:r>
    </w:p>
    <w:p w:rsidR="00A32056" w:rsidRPr="00890D7C" w:rsidRDefault="00A32056" w:rsidP="00BE22AA">
      <w:pPr>
        <w:pStyle w:val="5"/>
        <w:numPr>
          <w:ilvl w:val="0"/>
          <w:numId w:val="7"/>
        </w:numPr>
        <w:shd w:val="clear" w:color="auto" w:fill="auto"/>
        <w:tabs>
          <w:tab w:val="left" w:pos="728"/>
        </w:tabs>
        <w:ind w:right="42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Формировать и расширить представления о причинах и последствия неосторожного обращения с огнем;</w:t>
      </w:r>
    </w:p>
    <w:p w:rsidR="00A32056" w:rsidRPr="00890D7C" w:rsidRDefault="00A32056" w:rsidP="00BE22AA">
      <w:pPr>
        <w:pStyle w:val="5"/>
        <w:numPr>
          <w:ilvl w:val="0"/>
          <w:numId w:val="7"/>
        </w:numPr>
        <w:shd w:val="clear" w:color="auto" w:fill="auto"/>
        <w:tabs>
          <w:tab w:val="left" w:pos="728"/>
        </w:tabs>
        <w:ind w:right="78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Знакомить детей с правилами дорожного движения и правилами безопасного поведения на улице;</w:t>
      </w:r>
    </w:p>
    <w:p w:rsidR="00A32056" w:rsidRPr="00890D7C" w:rsidRDefault="00A32056" w:rsidP="00BE22AA">
      <w:pPr>
        <w:pStyle w:val="5"/>
        <w:numPr>
          <w:ilvl w:val="0"/>
          <w:numId w:val="7"/>
        </w:numPr>
        <w:shd w:val="clear" w:color="auto" w:fill="auto"/>
        <w:rPr>
          <w:sz w:val="28"/>
          <w:szCs w:val="28"/>
        </w:rPr>
      </w:pPr>
      <w:r w:rsidRPr="00890D7C">
        <w:rPr>
          <w:sz w:val="28"/>
          <w:szCs w:val="28"/>
        </w:rPr>
        <w:t>Объяснить правила общения с животными;</w:t>
      </w:r>
    </w:p>
    <w:p w:rsidR="00A32056" w:rsidRPr="00890D7C" w:rsidRDefault="00A32056" w:rsidP="00BE22AA">
      <w:pPr>
        <w:pStyle w:val="5"/>
        <w:numPr>
          <w:ilvl w:val="0"/>
          <w:numId w:val="7"/>
        </w:numPr>
        <w:shd w:val="clear" w:color="auto" w:fill="auto"/>
        <w:tabs>
          <w:tab w:val="left" w:pos="728"/>
        </w:tabs>
        <w:ind w:right="78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Учить детей правильно вести себя в таких опасных ситуациях, как контакты с чужими людьми;</w:t>
      </w:r>
    </w:p>
    <w:p w:rsidR="00A32056" w:rsidRPr="00890D7C" w:rsidRDefault="00A32056" w:rsidP="00BE22AA">
      <w:pPr>
        <w:pStyle w:val="5"/>
        <w:numPr>
          <w:ilvl w:val="0"/>
          <w:numId w:val="7"/>
        </w:numPr>
        <w:shd w:val="clear" w:color="auto" w:fill="auto"/>
        <w:tabs>
          <w:tab w:val="left" w:pos="733"/>
        </w:tabs>
        <w:ind w:right="78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Обогатить представление детей о здоровье. Формировать у детей элементарные представления о человеческом организме;</w:t>
      </w:r>
    </w:p>
    <w:p w:rsidR="00A32056" w:rsidRPr="00890D7C" w:rsidRDefault="00A32056" w:rsidP="00BE22AA">
      <w:pPr>
        <w:pStyle w:val="5"/>
        <w:numPr>
          <w:ilvl w:val="0"/>
          <w:numId w:val="7"/>
        </w:numPr>
        <w:shd w:val="clear" w:color="auto" w:fill="auto"/>
        <w:tabs>
          <w:tab w:val="left" w:pos="733"/>
        </w:tabs>
        <w:ind w:right="248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 xml:space="preserve">Обучить уходу за своим телом, навыкам личной гигиены и оказания элементарной помощи; </w:t>
      </w:r>
    </w:p>
    <w:p w:rsidR="00A32056" w:rsidRPr="00890D7C" w:rsidRDefault="00A32056" w:rsidP="00BE22AA">
      <w:pPr>
        <w:pStyle w:val="5"/>
        <w:shd w:val="clear" w:color="auto" w:fill="auto"/>
        <w:tabs>
          <w:tab w:val="left" w:pos="733"/>
        </w:tabs>
        <w:ind w:left="360" w:right="2480" w:firstLine="0"/>
        <w:jc w:val="left"/>
        <w:rPr>
          <w:sz w:val="28"/>
          <w:szCs w:val="28"/>
        </w:rPr>
      </w:pPr>
      <w:r w:rsidRPr="00890D7C">
        <w:rPr>
          <w:rStyle w:val="200"/>
          <w:sz w:val="28"/>
          <w:szCs w:val="28"/>
        </w:rPr>
        <w:t>Воспитательные задачи:</w:t>
      </w:r>
    </w:p>
    <w:p w:rsidR="00A32056" w:rsidRPr="00890D7C" w:rsidRDefault="00A32056" w:rsidP="00BE22AA">
      <w:pPr>
        <w:pStyle w:val="5"/>
        <w:numPr>
          <w:ilvl w:val="0"/>
          <w:numId w:val="7"/>
        </w:numPr>
        <w:shd w:val="clear" w:color="auto" w:fill="auto"/>
        <w:tabs>
          <w:tab w:val="left" w:pos="733"/>
        </w:tabs>
        <w:ind w:right="78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Создание условий для воспитания:</w:t>
      </w:r>
    </w:p>
    <w:p w:rsidR="00A32056" w:rsidRPr="00890D7C" w:rsidRDefault="00A32056" w:rsidP="00BE22AA">
      <w:pPr>
        <w:pStyle w:val="5"/>
        <w:numPr>
          <w:ilvl w:val="0"/>
          <w:numId w:val="7"/>
        </w:numPr>
        <w:shd w:val="clear" w:color="auto" w:fill="auto"/>
        <w:tabs>
          <w:tab w:val="left" w:pos="733"/>
        </w:tabs>
        <w:ind w:right="78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патриотизма: через активное познание истории материальной культуры и традиций своего и других народов;</w:t>
      </w:r>
    </w:p>
    <w:p w:rsidR="00A32056" w:rsidRPr="00890D7C" w:rsidRDefault="00A32056" w:rsidP="00BE22AA">
      <w:pPr>
        <w:pStyle w:val="5"/>
        <w:numPr>
          <w:ilvl w:val="0"/>
          <w:numId w:val="7"/>
        </w:numPr>
        <w:shd w:val="clear" w:color="auto" w:fill="auto"/>
        <w:tabs>
          <w:tab w:val="left" w:pos="733"/>
        </w:tabs>
        <w:ind w:right="78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трудолюбия, творческого отношения к учению, труду, жизни;</w:t>
      </w:r>
    </w:p>
    <w:p w:rsidR="00A32056" w:rsidRPr="00890D7C" w:rsidRDefault="00A32056" w:rsidP="00BE22AA">
      <w:pPr>
        <w:pStyle w:val="5"/>
        <w:numPr>
          <w:ilvl w:val="0"/>
          <w:numId w:val="7"/>
        </w:numPr>
        <w:shd w:val="clear" w:color="auto" w:fill="auto"/>
        <w:tabs>
          <w:tab w:val="left" w:pos="733"/>
        </w:tabs>
        <w:ind w:right="78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ценностного отношения к прекрасному, формирования представления об эстетических ценностях;</w:t>
      </w:r>
    </w:p>
    <w:p w:rsidR="00A32056" w:rsidRPr="00890D7C" w:rsidRDefault="00A32056" w:rsidP="00BE22AA">
      <w:pPr>
        <w:pStyle w:val="5"/>
        <w:numPr>
          <w:ilvl w:val="0"/>
          <w:numId w:val="7"/>
        </w:numPr>
        <w:shd w:val="clear" w:color="auto" w:fill="auto"/>
        <w:tabs>
          <w:tab w:val="left" w:pos="733"/>
        </w:tabs>
        <w:ind w:right="78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ценностного отношения к природе, окружающей среде;</w:t>
      </w:r>
    </w:p>
    <w:p w:rsidR="00A32056" w:rsidRPr="00890D7C" w:rsidRDefault="00A32056" w:rsidP="00BE22AA">
      <w:pPr>
        <w:pStyle w:val="5"/>
        <w:numPr>
          <w:ilvl w:val="0"/>
          <w:numId w:val="7"/>
        </w:numPr>
        <w:shd w:val="clear" w:color="auto" w:fill="auto"/>
        <w:tabs>
          <w:tab w:val="left" w:pos="733"/>
        </w:tabs>
        <w:ind w:right="78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ценностного отношения к здоровью;</w:t>
      </w:r>
    </w:p>
    <w:p w:rsidR="00A32056" w:rsidRPr="00890D7C" w:rsidRDefault="00A32056" w:rsidP="00BE22AA">
      <w:pPr>
        <w:pStyle w:val="5"/>
        <w:numPr>
          <w:ilvl w:val="0"/>
          <w:numId w:val="7"/>
        </w:numPr>
        <w:shd w:val="clear" w:color="auto" w:fill="auto"/>
        <w:tabs>
          <w:tab w:val="left" w:pos="733"/>
        </w:tabs>
        <w:ind w:right="78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воспитывать самостоятельность;</w:t>
      </w:r>
    </w:p>
    <w:p w:rsidR="00A32056" w:rsidRPr="00890D7C" w:rsidRDefault="00A32056" w:rsidP="00BE22AA">
      <w:pPr>
        <w:pStyle w:val="5"/>
        <w:numPr>
          <w:ilvl w:val="0"/>
          <w:numId w:val="7"/>
        </w:numPr>
        <w:shd w:val="clear" w:color="auto" w:fill="auto"/>
        <w:tabs>
          <w:tab w:val="left" w:pos="733"/>
        </w:tabs>
        <w:ind w:right="78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воспитывать чувство коллективизма, дружбы, сопереживания;</w:t>
      </w:r>
    </w:p>
    <w:p w:rsidR="00A32056" w:rsidRPr="00890D7C" w:rsidRDefault="00A32056" w:rsidP="00BE22AA">
      <w:pPr>
        <w:pStyle w:val="5"/>
        <w:numPr>
          <w:ilvl w:val="0"/>
          <w:numId w:val="7"/>
        </w:numPr>
        <w:shd w:val="clear" w:color="auto" w:fill="auto"/>
        <w:tabs>
          <w:tab w:val="left" w:pos="733"/>
        </w:tabs>
        <w:ind w:right="78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пробуждать любознательность в области народного, декоративно- прикладного искусства, технической эстетики, архитектуры;</w:t>
      </w:r>
    </w:p>
    <w:p w:rsidR="00A32056" w:rsidRPr="00890D7C" w:rsidRDefault="00A32056" w:rsidP="00BE22AA">
      <w:pPr>
        <w:pStyle w:val="5"/>
        <w:numPr>
          <w:ilvl w:val="0"/>
          <w:numId w:val="7"/>
        </w:numPr>
        <w:shd w:val="clear" w:color="auto" w:fill="auto"/>
        <w:tabs>
          <w:tab w:val="left" w:pos="733"/>
        </w:tabs>
        <w:ind w:right="78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формирование творческих способностей;</w:t>
      </w:r>
    </w:p>
    <w:p w:rsidR="00A32056" w:rsidRPr="00890D7C" w:rsidRDefault="00A32056" w:rsidP="00BE22AA">
      <w:pPr>
        <w:pStyle w:val="5"/>
        <w:numPr>
          <w:ilvl w:val="0"/>
          <w:numId w:val="7"/>
        </w:numPr>
        <w:shd w:val="clear" w:color="auto" w:fill="auto"/>
        <w:tabs>
          <w:tab w:val="left" w:pos="733"/>
        </w:tabs>
        <w:ind w:right="78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Воспитывать культурно-гигиенические навыки.</w:t>
      </w:r>
    </w:p>
    <w:p w:rsidR="00A32056" w:rsidRPr="00890D7C" w:rsidRDefault="00A32056">
      <w:pPr>
        <w:pStyle w:val="30"/>
        <w:keepNext/>
        <w:keepLines/>
        <w:shd w:val="clear" w:color="auto" w:fill="auto"/>
        <w:ind w:left="20" w:firstLine="540"/>
        <w:rPr>
          <w:sz w:val="28"/>
          <w:szCs w:val="28"/>
        </w:rPr>
      </w:pPr>
      <w:bookmarkStart w:id="2" w:name="bookmark2"/>
      <w:r w:rsidRPr="00890D7C">
        <w:rPr>
          <w:sz w:val="28"/>
          <w:szCs w:val="28"/>
        </w:rPr>
        <w:t>Развивающие задачи:</w:t>
      </w:r>
      <w:bookmarkEnd w:id="2"/>
    </w:p>
    <w:p w:rsidR="00A32056" w:rsidRPr="00890D7C" w:rsidRDefault="00A32056" w:rsidP="00BE22AA">
      <w:pPr>
        <w:pStyle w:val="5"/>
        <w:numPr>
          <w:ilvl w:val="0"/>
          <w:numId w:val="7"/>
        </w:numPr>
        <w:shd w:val="clear" w:color="auto" w:fill="auto"/>
        <w:tabs>
          <w:tab w:val="left" w:pos="751"/>
        </w:tabs>
        <w:ind w:right="78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развивать аналитические способности, умение сравнивать предметы между собой, выделять особенности каждого предмета;</w:t>
      </w:r>
    </w:p>
    <w:p w:rsidR="00A32056" w:rsidRPr="00890D7C" w:rsidRDefault="00A32056" w:rsidP="00BE22AA">
      <w:pPr>
        <w:pStyle w:val="5"/>
        <w:numPr>
          <w:ilvl w:val="0"/>
          <w:numId w:val="7"/>
        </w:numPr>
        <w:shd w:val="clear" w:color="auto" w:fill="auto"/>
        <w:tabs>
          <w:tab w:val="left" w:pos="733"/>
        </w:tabs>
        <w:ind w:right="78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развивать коллективное творчество;</w:t>
      </w:r>
    </w:p>
    <w:p w:rsidR="00A32056" w:rsidRPr="00890D7C" w:rsidRDefault="00A32056" w:rsidP="00BE22AA">
      <w:pPr>
        <w:pStyle w:val="5"/>
        <w:numPr>
          <w:ilvl w:val="0"/>
          <w:numId w:val="7"/>
        </w:numPr>
        <w:shd w:val="clear" w:color="auto" w:fill="auto"/>
        <w:tabs>
          <w:tab w:val="left" w:pos="733"/>
        </w:tabs>
        <w:ind w:right="78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развивать воображение;</w:t>
      </w:r>
    </w:p>
    <w:p w:rsidR="00A32056" w:rsidRPr="00890D7C" w:rsidRDefault="00A32056" w:rsidP="00BE22AA">
      <w:pPr>
        <w:pStyle w:val="5"/>
        <w:numPr>
          <w:ilvl w:val="0"/>
          <w:numId w:val="7"/>
        </w:numPr>
        <w:shd w:val="clear" w:color="auto" w:fill="auto"/>
        <w:tabs>
          <w:tab w:val="left" w:pos="742"/>
        </w:tabs>
        <w:ind w:right="78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развивать образное восприятие, чувство цвета;</w:t>
      </w:r>
    </w:p>
    <w:p w:rsidR="00A32056" w:rsidRPr="00890D7C" w:rsidRDefault="00A32056" w:rsidP="00BE22AA">
      <w:pPr>
        <w:pStyle w:val="5"/>
        <w:numPr>
          <w:ilvl w:val="0"/>
          <w:numId w:val="7"/>
        </w:numPr>
        <w:shd w:val="clear" w:color="auto" w:fill="auto"/>
        <w:tabs>
          <w:tab w:val="left" w:pos="737"/>
        </w:tabs>
        <w:ind w:right="78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развивать умение ориентироваться в проблемных ситуациях;</w:t>
      </w:r>
    </w:p>
    <w:p w:rsidR="00A32056" w:rsidRPr="00890D7C" w:rsidRDefault="00A32056" w:rsidP="00BE22AA">
      <w:pPr>
        <w:pStyle w:val="5"/>
        <w:numPr>
          <w:ilvl w:val="0"/>
          <w:numId w:val="7"/>
        </w:numPr>
        <w:shd w:val="clear" w:color="auto" w:fill="auto"/>
        <w:tabs>
          <w:tab w:val="left" w:pos="733"/>
        </w:tabs>
        <w:ind w:right="78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развивать воображение, представление, глазомер, эстетический вкус, чувство меры.</w:t>
      </w:r>
    </w:p>
    <w:p w:rsidR="00A32056" w:rsidRPr="00890D7C" w:rsidRDefault="00A32056">
      <w:pPr>
        <w:pStyle w:val="32"/>
        <w:shd w:val="clear" w:color="auto" w:fill="auto"/>
        <w:ind w:left="60" w:firstLine="0"/>
        <w:rPr>
          <w:sz w:val="28"/>
          <w:szCs w:val="28"/>
        </w:rPr>
      </w:pPr>
    </w:p>
    <w:p w:rsidR="00A32056" w:rsidRPr="00890D7C" w:rsidRDefault="00A32056">
      <w:pPr>
        <w:pStyle w:val="32"/>
        <w:shd w:val="clear" w:color="auto" w:fill="auto"/>
        <w:ind w:left="60" w:firstLine="0"/>
        <w:rPr>
          <w:sz w:val="28"/>
          <w:szCs w:val="28"/>
        </w:rPr>
      </w:pPr>
      <w:r w:rsidRPr="00890D7C">
        <w:rPr>
          <w:sz w:val="28"/>
          <w:szCs w:val="28"/>
        </w:rPr>
        <w:t>Принципы построения программы:</w:t>
      </w:r>
    </w:p>
    <w:p w:rsidR="00A32056" w:rsidRPr="00890D7C" w:rsidRDefault="00A32056">
      <w:pPr>
        <w:pStyle w:val="5"/>
        <w:shd w:val="clear" w:color="auto" w:fill="auto"/>
        <w:ind w:left="60" w:right="40" w:firstLine="0"/>
        <w:rPr>
          <w:sz w:val="28"/>
          <w:szCs w:val="28"/>
        </w:rPr>
      </w:pPr>
      <w:r w:rsidRPr="00890D7C">
        <w:rPr>
          <w:sz w:val="28"/>
          <w:szCs w:val="28"/>
        </w:rPr>
        <w:t>Данная программа позволяет реализовать в школьной практике принципы государственной политики и общие требования к содержанию образования в Законе «Об образовании».</w:t>
      </w:r>
    </w:p>
    <w:p w:rsidR="00A32056" w:rsidRPr="00890D7C" w:rsidRDefault="00A32056">
      <w:pPr>
        <w:pStyle w:val="5"/>
        <w:shd w:val="clear" w:color="auto" w:fill="auto"/>
        <w:ind w:left="60" w:right="40" w:firstLine="0"/>
        <w:rPr>
          <w:sz w:val="28"/>
          <w:szCs w:val="28"/>
        </w:rPr>
      </w:pPr>
      <w:r w:rsidRPr="00890D7C">
        <w:rPr>
          <w:rStyle w:val="19"/>
          <w:sz w:val="28"/>
          <w:szCs w:val="28"/>
        </w:rPr>
        <w:t>Принцип сознательности</w:t>
      </w:r>
      <w:r w:rsidRPr="00890D7C">
        <w:rPr>
          <w:sz w:val="28"/>
          <w:szCs w:val="28"/>
        </w:rPr>
        <w:t xml:space="preserve"> - нацелив</w:t>
      </w:r>
      <w:r>
        <w:rPr>
          <w:sz w:val="28"/>
          <w:szCs w:val="28"/>
        </w:rPr>
        <w:t xml:space="preserve">ает на формирование у обучающихся </w:t>
      </w:r>
      <w:r w:rsidRPr="00890D7C">
        <w:rPr>
          <w:sz w:val="28"/>
          <w:szCs w:val="28"/>
        </w:rPr>
        <w:t>глубокого понимания, устойчивого интереса, осмысленного отношения к познавательной деятельности.</w:t>
      </w:r>
    </w:p>
    <w:p w:rsidR="00A32056" w:rsidRDefault="00A32056">
      <w:pPr>
        <w:pStyle w:val="5"/>
        <w:shd w:val="clear" w:color="auto" w:fill="auto"/>
        <w:ind w:left="60" w:right="40" w:firstLine="0"/>
        <w:rPr>
          <w:sz w:val="28"/>
          <w:szCs w:val="28"/>
        </w:rPr>
      </w:pPr>
      <w:r w:rsidRPr="00890D7C">
        <w:rPr>
          <w:rStyle w:val="19"/>
          <w:sz w:val="28"/>
          <w:szCs w:val="28"/>
        </w:rPr>
        <w:t>Принцип систематичности и последовательности</w:t>
      </w:r>
      <w:r w:rsidRPr="00890D7C">
        <w:rPr>
          <w:sz w:val="28"/>
          <w:szCs w:val="28"/>
        </w:rPr>
        <w:t xml:space="preserve"> - проявляется во взаимосвязи знаний, умений, навыков. Система подготовительных и подводящих действий позволяет перейти к освоению нового,</w:t>
      </w:r>
      <w:r>
        <w:rPr>
          <w:sz w:val="28"/>
          <w:szCs w:val="28"/>
        </w:rPr>
        <w:t xml:space="preserve"> и опираясь на него, приступить</w:t>
      </w:r>
      <w:r w:rsidRPr="00890D7C">
        <w:rPr>
          <w:sz w:val="28"/>
          <w:szCs w:val="28"/>
        </w:rPr>
        <w:t xml:space="preserve"> к познанию последующего, более сложного матери</w:t>
      </w:r>
      <w:r>
        <w:rPr>
          <w:sz w:val="28"/>
          <w:szCs w:val="28"/>
        </w:rPr>
        <w:t xml:space="preserve">ала. Систематически проводимые </w:t>
      </w:r>
      <w:r w:rsidRPr="00890D7C">
        <w:rPr>
          <w:sz w:val="28"/>
          <w:szCs w:val="28"/>
        </w:rPr>
        <w:t xml:space="preserve"> формы организации познавательной деятельности в сочетании со здоровьесберегающими мероприятиями приучат </w:t>
      </w:r>
      <w:r>
        <w:rPr>
          <w:sz w:val="28"/>
          <w:szCs w:val="28"/>
        </w:rPr>
        <w:t>об</w:t>
      </w:r>
      <w:r w:rsidRPr="00890D7C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890D7C">
        <w:rPr>
          <w:sz w:val="28"/>
          <w:szCs w:val="28"/>
        </w:rPr>
        <w:t xml:space="preserve">щихся постоянно соблюдать оздоровительно воспитательный режим. </w:t>
      </w:r>
      <w:r w:rsidRPr="00890D7C">
        <w:rPr>
          <w:rStyle w:val="19"/>
          <w:sz w:val="28"/>
          <w:szCs w:val="28"/>
        </w:rPr>
        <w:t>Принцип повторения</w:t>
      </w:r>
      <w:r w:rsidRPr="00890D7C">
        <w:rPr>
          <w:sz w:val="28"/>
          <w:szCs w:val="28"/>
        </w:rPr>
        <w:t xml:space="preserve"> знаний, умений и навыков является одним из важнейших. В результате многократных повторений вырабатываются динамические стереотипы. Характер элементов деятельности может проявляться в изменении упражнений и условий их выполнения, в разнообразии методов и приёмов, в различных формах заданий. </w:t>
      </w:r>
    </w:p>
    <w:p w:rsidR="00A32056" w:rsidRPr="00890D7C" w:rsidRDefault="00A32056">
      <w:pPr>
        <w:pStyle w:val="5"/>
        <w:shd w:val="clear" w:color="auto" w:fill="auto"/>
        <w:ind w:left="60" w:right="40" w:firstLine="0"/>
        <w:rPr>
          <w:sz w:val="28"/>
          <w:szCs w:val="28"/>
        </w:rPr>
      </w:pPr>
      <w:r w:rsidRPr="00890D7C">
        <w:rPr>
          <w:rStyle w:val="19"/>
          <w:sz w:val="28"/>
          <w:szCs w:val="28"/>
        </w:rPr>
        <w:t>Принцип постепенности.</w:t>
      </w:r>
      <w:r w:rsidRPr="00890D7C">
        <w:rPr>
          <w:sz w:val="28"/>
          <w:szCs w:val="28"/>
        </w:rPr>
        <w:t xml:space="preserve"> Стратегия и тактика систематического и последовательного обучения важна для формирования здоровьесберегающих условий всестороннего образования ребёнка.</w:t>
      </w:r>
    </w:p>
    <w:p w:rsidR="00A32056" w:rsidRDefault="00A32056">
      <w:pPr>
        <w:pStyle w:val="5"/>
        <w:shd w:val="clear" w:color="auto" w:fill="auto"/>
        <w:ind w:left="60" w:right="40" w:firstLine="0"/>
        <w:rPr>
          <w:sz w:val="28"/>
          <w:szCs w:val="28"/>
        </w:rPr>
      </w:pPr>
      <w:r w:rsidRPr="00890D7C">
        <w:rPr>
          <w:rStyle w:val="19"/>
          <w:sz w:val="28"/>
          <w:szCs w:val="28"/>
        </w:rPr>
        <w:t>Принцип индивидуализации</w:t>
      </w:r>
      <w:r w:rsidRPr="00890D7C">
        <w:rPr>
          <w:sz w:val="28"/>
          <w:szCs w:val="28"/>
        </w:rPr>
        <w:t xml:space="preserve"> осуществляется на основе закономерностей обучения и воспитания. Опираясь на индивидуальные особенности учащихся, педагог всесторонне развивает каждого ребёнка, планирует и прогнозирует его развитие. С учётом уровня индивидуальной подготовленности ученика, его двигательных способностей и состояния здоровья, намечают пути совершенствования умений и навыков. </w:t>
      </w:r>
    </w:p>
    <w:p w:rsidR="00A32056" w:rsidRPr="00890D7C" w:rsidRDefault="00A32056">
      <w:pPr>
        <w:pStyle w:val="5"/>
        <w:shd w:val="clear" w:color="auto" w:fill="auto"/>
        <w:ind w:left="60" w:right="40" w:firstLine="0"/>
        <w:rPr>
          <w:sz w:val="28"/>
          <w:szCs w:val="28"/>
        </w:rPr>
      </w:pPr>
      <w:r w:rsidRPr="00890D7C">
        <w:rPr>
          <w:rStyle w:val="19"/>
          <w:sz w:val="28"/>
          <w:szCs w:val="28"/>
        </w:rPr>
        <w:t>Принцип непрерывности</w:t>
      </w:r>
      <w:r w:rsidRPr="00890D7C">
        <w:rPr>
          <w:sz w:val="28"/>
          <w:szCs w:val="28"/>
        </w:rPr>
        <w:t xml:space="preserve"> выражает закономерности построения педагогики оздоровления как целостного процесса. Он тесно связан с принципом системного чередования нагрузок и отдыха.</w:t>
      </w:r>
    </w:p>
    <w:p w:rsidR="00A32056" w:rsidRPr="00890D7C" w:rsidRDefault="00A32056">
      <w:pPr>
        <w:pStyle w:val="5"/>
        <w:shd w:val="clear" w:color="auto" w:fill="auto"/>
        <w:ind w:left="60" w:right="40" w:firstLine="0"/>
        <w:rPr>
          <w:sz w:val="28"/>
          <w:szCs w:val="28"/>
        </w:rPr>
      </w:pPr>
      <w:r w:rsidRPr="00890D7C">
        <w:rPr>
          <w:rStyle w:val="19"/>
          <w:sz w:val="28"/>
          <w:szCs w:val="28"/>
        </w:rPr>
        <w:t>Принцип цикличности</w:t>
      </w:r>
      <w:r w:rsidRPr="00890D7C">
        <w:rPr>
          <w:sz w:val="28"/>
          <w:szCs w:val="28"/>
        </w:rPr>
        <w:t xml:space="preserve"> способствует упорядочению процесса педагогики оздоровления. Он заключается в повторяющейся последовательности занятий, что улучшает подготовленность ученика к каждому последующему этапу обучения.</w:t>
      </w:r>
    </w:p>
    <w:p w:rsidR="00A32056" w:rsidRDefault="00A32056">
      <w:pPr>
        <w:pStyle w:val="5"/>
        <w:shd w:val="clear" w:color="auto" w:fill="auto"/>
        <w:ind w:left="60" w:right="40" w:firstLine="0"/>
        <w:rPr>
          <w:sz w:val="28"/>
          <w:szCs w:val="28"/>
        </w:rPr>
      </w:pPr>
      <w:r w:rsidRPr="00890D7C">
        <w:rPr>
          <w:rStyle w:val="19"/>
          <w:sz w:val="28"/>
          <w:szCs w:val="28"/>
        </w:rPr>
        <w:t>Принцип учёта</w:t>
      </w:r>
      <w:r w:rsidRPr="00890D7C">
        <w:rPr>
          <w:sz w:val="28"/>
          <w:szCs w:val="28"/>
        </w:rPr>
        <w:t xml:space="preserve"> возрастных и индивидуальных особенностей учащихся является фундаментом для формирования знаний, умений и навыков, развития функциональных возможностей организма в процессе использования средств здоровьесберегающих технологий. </w:t>
      </w:r>
    </w:p>
    <w:p w:rsidR="00A32056" w:rsidRPr="00890D7C" w:rsidRDefault="00A32056">
      <w:pPr>
        <w:pStyle w:val="5"/>
        <w:shd w:val="clear" w:color="auto" w:fill="auto"/>
        <w:ind w:left="60" w:right="40" w:firstLine="0"/>
        <w:rPr>
          <w:sz w:val="28"/>
          <w:szCs w:val="28"/>
        </w:rPr>
      </w:pPr>
      <w:r w:rsidRPr="00890D7C">
        <w:rPr>
          <w:rStyle w:val="18"/>
          <w:sz w:val="28"/>
          <w:szCs w:val="28"/>
        </w:rPr>
        <w:t>Принцип наглядности -</w:t>
      </w:r>
      <w:r w:rsidRPr="00890D7C">
        <w:rPr>
          <w:sz w:val="28"/>
          <w:szCs w:val="28"/>
        </w:rPr>
        <w:t xml:space="preserve"> обязывает строить процессе обучения с максимальным использованием форм привлечения органов чувств к процессу познания. Принцип наглядности направлен для связи чувственного восприятия с мышлением.</w:t>
      </w:r>
    </w:p>
    <w:p w:rsidR="00A32056" w:rsidRPr="00890D7C" w:rsidRDefault="00A32056">
      <w:pPr>
        <w:pStyle w:val="5"/>
        <w:shd w:val="clear" w:color="auto" w:fill="auto"/>
        <w:ind w:left="40" w:firstLine="0"/>
        <w:rPr>
          <w:sz w:val="28"/>
          <w:szCs w:val="28"/>
        </w:rPr>
      </w:pPr>
      <w:r w:rsidRPr="00890D7C">
        <w:rPr>
          <w:rStyle w:val="18"/>
          <w:sz w:val="28"/>
          <w:szCs w:val="28"/>
        </w:rPr>
        <w:t>Принцип активности -</w:t>
      </w:r>
      <w:r w:rsidRPr="00890D7C">
        <w:rPr>
          <w:sz w:val="28"/>
          <w:szCs w:val="28"/>
        </w:rPr>
        <w:t xml:space="preserve"> предполагает</w:t>
      </w:r>
      <w:r w:rsidRPr="00890D7C">
        <w:rPr>
          <w:rStyle w:val="18"/>
          <w:sz w:val="28"/>
          <w:szCs w:val="28"/>
        </w:rPr>
        <w:t xml:space="preserve"> в</w:t>
      </w:r>
      <w:r w:rsidRPr="00890D7C">
        <w:rPr>
          <w:sz w:val="28"/>
          <w:szCs w:val="28"/>
        </w:rPr>
        <w:t xml:space="preserve"> учащихся</w:t>
      </w:r>
      <w:r w:rsidRPr="00890D7C">
        <w:rPr>
          <w:rStyle w:val="18"/>
          <w:sz w:val="28"/>
          <w:szCs w:val="28"/>
        </w:rPr>
        <w:t xml:space="preserve"> высокую</w:t>
      </w:r>
      <w:r w:rsidRPr="00890D7C">
        <w:rPr>
          <w:sz w:val="28"/>
          <w:szCs w:val="28"/>
        </w:rPr>
        <w:t xml:space="preserve"> степень</w:t>
      </w:r>
    </w:p>
    <w:p w:rsidR="00A32056" w:rsidRPr="00890D7C" w:rsidRDefault="00A32056">
      <w:pPr>
        <w:pStyle w:val="5"/>
        <w:shd w:val="clear" w:color="auto" w:fill="auto"/>
        <w:ind w:left="40" w:firstLine="0"/>
        <w:rPr>
          <w:sz w:val="28"/>
          <w:szCs w:val="28"/>
        </w:rPr>
      </w:pPr>
      <w:r w:rsidRPr="00890D7C">
        <w:rPr>
          <w:sz w:val="28"/>
          <w:szCs w:val="28"/>
        </w:rPr>
        <w:t>подвижности, самостоятельности, инициативы и творчества.</w:t>
      </w:r>
    </w:p>
    <w:p w:rsidR="00A32056" w:rsidRPr="00890D7C" w:rsidRDefault="00A32056">
      <w:pPr>
        <w:pStyle w:val="40"/>
        <w:shd w:val="clear" w:color="auto" w:fill="auto"/>
        <w:ind w:left="40"/>
        <w:rPr>
          <w:sz w:val="28"/>
          <w:szCs w:val="28"/>
        </w:rPr>
      </w:pPr>
      <w:r w:rsidRPr="00890D7C">
        <w:rPr>
          <w:sz w:val="28"/>
          <w:szCs w:val="28"/>
        </w:rPr>
        <w:t>Принцип всестороннего и гармонического развития личности.</w:t>
      </w:r>
    </w:p>
    <w:p w:rsidR="00A32056" w:rsidRPr="00890D7C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Содействует развитию психофизических способностей, знаний, умений и навыков, осуществляемых в единстве и направленных на всестороннее - физическое, интеллектуальное, духовное, нравственное и эстетическое развитие личности ребёнка.</w:t>
      </w:r>
    </w:p>
    <w:p w:rsidR="00A32056" w:rsidRPr="00890D7C" w:rsidRDefault="00A32056">
      <w:pPr>
        <w:pStyle w:val="40"/>
        <w:shd w:val="clear" w:color="auto" w:fill="auto"/>
        <w:spacing w:line="270" w:lineRule="exact"/>
        <w:ind w:left="40"/>
        <w:rPr>
          <w:sz w:val="28"/>
          <w:szCs w:val="28"/>
        </w:rPr>
      </w:pPr>
      <w:r w:rsidRPr="00890D7C">
        <w:rPr>
          <w:sz w:val="28"/>
          <w:szCs w:val="28"/>
        </w:rPr>
        <w:t>Принцип оздоровительной направленности решает задачи укрепления</w:t>
      </w:r>
    </w:p>
    <w:p w:rsidR="00A32056" w:rsidRPr="00890D7C" w:rsidRDefault="00A32056">
      <w:pPr>
        <w:pStyle w:val="5"/>
        <w:shd w:val="clear" w:color="auto" w:fill="auto"/>
        <w:spacing w:line="270" w:lineRule="exact"/>
        <w:ind w:left="40" w:firstLine="0"/>
        <w:rPr>
          <w:sz w:val="28"/>
          <w:szCs w:val="28"/>
        </w:rPr>
      </w:pPr>
      <w:r w:rsidRPr="00890D7C">
        <w:rPr>
          <w:sz w:val="28"/>
          <w:szCs w:val="28"/>
        </w:rPr>
        <w:t>здоровья обучающегося.</w:t>
      </w:r>
    </w:p>
    <w:p w:rsidR="00A32056" w:rsidRPr="00890D7C" w:rsidRDefault="00A32056">
      <w:pPr>
        <w:pStyle w:val="5"/>
        <w:shd w:val="clear" w:color="auto" w:fill="auto"/>
        <w:spacing w:line="322" w:lineRule="exact"/>
        <w:ind w:left="40" w:right="40" w:firstLine="0"/>
        <w:rPr>
          <w:sz w:val="28"/>
          <w:szCs w:val="28"/>
        </w:rPr>
      </w:pPr>
      <w:r w:rsidRPr="00890D7C">
        <w:rPr>
          <w:rStyle w:val="18"/>
          <w:sz w:val="28"/>
          <w:szCs w:val="28"/>
        </w:rPr>
        <w:t>Принцип формирования ответственности</w:t>
      </w:r>
      <w:r w:rsidRPr="00890D7C">
        <w:rPr>
          <w:sz w:val="28"/>
          <w:szCs w:val="28"/>
        </w:rPr>
        <w:t xml:space="preserve"> у учащихся за своё здоровье и здоровье окружающих людей-</w:t>
      </w:r>
    </w:p>
    <w:p w:rsidR="00A32056" w:rsidRPr="00890D7C" w:rsidRDefault="00A32056">
      <w:pPr>
        <w:pStyle w:val="5"/>
        <w:shd w:val="clear" w:color="auto" w:fill="auto"/>
        <w:spacing w:after="281" w:line="322" w:lineRule="exact"/>
        <w:ind w:left="40" w:firstLine="0"/>
        <w:rPr>
          <w:sz w:val="28"/>
          <w:szCs w:val="28"/>
        </w:rPr>
      </w:pPr>
      <w:r>
        <w:rPr>
          <w:sz w:val="28"/>
          <w:szCs w:val="28"/>
        </w:rPr>
        <w:t xml:space="preserve">В программе три принципа </w:t>
      </w:r>
      <w:r w:rsidRPr="00890D7C">
        <w:rPr>
          <w:sz w:val="28"/>
          <w:szCs w:val="28"/>
        </w:rPr>
        <w:t>расположения материала</w:t>
      </w:r>
    </w:p>
    <w:p w:rsidR="00A32056" w:rsidRPr="00890D7C" w:rsidRDefault="00A32056" w:rsidP="00BE22AA">
      <w:pPr>
        <w:pStyle w:val="5"/>
        <w:numPr>
          <w:ilvl w:val="1"/>
          <w:numId w:val="1"/>
        </w:numPr>
        <w:shd w:val="clear" w:color="auto" w:fill="auto"/>
        <w:tabs>
          <w:tab w:val="left" w:pos="284"/>
        </w:tabs>
        <w:spacing w:line="270" w:lineRule="exact"/>
        <w:ind w:left="284" w:hanging="320"/>
        <w:rPr>
          <w:sz w:val="28"/>
          <w:szCs w:val="28"/>
        </w:rPr>
      </w:pPr>
      <w:r w:rsidRPr="00890D7C">
        <w:rPr>
          <w:rStyle w:val="17"/>
          <w:sz w:val="28"/>
          <w:szCs w:val="28"/>
        </w:rPr>
        <w:t>линейный -</w:t>
      </w:r>
      <w:r w:rsidRPr="00890D7C">
        <w:rPr>
          <w:sz w:val="28"/>
          <w:szCs w:val="28"/>
        </w:rPr>
        <w:t xml:space="preserve"> части материала расположены последовательно.</w:t>
      </w:r>
    </w:p>
    <w:p w:rsidR="00A32056" w:rsidRPr="00890D7C" w:rsidRDefault="00A32056" w:rsidP="00BE22AA">
      <w:pPr>
        <w:pStyle w:val="5"/>
        <w:numPr>
          <w:ilvl w:val="1"/>
          <w:numId w:val="1"/>
        </w:numPr>
        <w:shd w:val="clear" w:color="auto" w:fill="auto"/>
        <w:tabs>
          <w:tab w:val="left" w:pos="284"/>
          <w:tab w:val="left" w:pos="750"/>
        </w:tabs>
        <w:ind w:left="284" w:right="40" w:hanging="320"/>
        <w:rPr>
          <w:sz w:val="28"/>
          <w:szCs w:val="28"/>
        </w:rPr>
      </w:pPr>
      <w:r w:rsidRPr="00890D7C">
        <w:rPr>
          <w:rStyle w:val="17"/>
          <w:sz w:val="28"/>
          <w:szCs w:val="28"/>
        </w:rPr>
        <w:t>концентрический</w:t>
      </w:r>
      <w:r w:rsidRPr="00890D7C">
        <w:rPr>
          <w:sz w:val="28"/>
          <w:szCs w:val="28"/>
        </w:rPr>
        <w:t xml:space="preserve"> - отдельные темы или разделы изучаются с перерывом, повторяясь на новом уровне несколько раз за все время обучения</w:t>
      </w:r>
    </w:p>
    <w:p w:rsidR="00A32056" w:rsidRPr="00890D7C" w:rsidRDefault="00A32056" w:rsidP="00BE22AA">
      <w:pPr>
        <w:pStyle w:val="5"/>
        <w:numPr>
          <w:ilvl w:val="1"/>
          <w:numId w:val="1"/>
        </w:numPr>
        <w:shd w:val="clear" w:color="auto" w:fill="auto"/>
        <w:tabs>
          <w:tab w:val="left" w:pos="284"/>
          <w:tab w:val="left" w:pos="750"/>
        </w:tabs>
        <w:ind w:left="284" w:right="40" w:hanging="320"/>
        <w:rPr>
          <w:sz w:val="28"/>
          <w:szCs w:val="28"/>
        </w:rPr>
      </w:pPr>
      <w:r w:rsidRPr="00890D7C">
        <w:rPr>
          <w:rStyle w:val="17"/>
          <w:sz w:val="28"/>
          <w:szCs w:val="28"/>
        </w:rPr>
        <w:t>спиральный</w:t>
      </w:r>
      <w:r w:rsidRPr="00890D7C">
        <w:rPr>
          <w:sz w:val="28"/>
          <w:szCs w:val="28"/>
        </w:rPr>
        <w:t xml:space="preserve"> - программы сочетают последовательность и цикличность. Круг знаний по исходной проблеме постоянно расширяется и углубляется. Нет перерывов в изложении, как при концентрическом типе.</w:t>
      </w:r>
    </w:p>
    <w:p w:rsidR="00A32056" w:rsidRPr="00890D7C" w:rsidRDefault="00A32056">
      <w:pPr>
        <w:pStyle w:val="5"/>
        <w:shd w:val="clear" w:color="auto" w:fill="auto"/>
        <w:spacing w:line="312" w:lineRule="exact"/>
        <w:ind w:left="40" w:right="40" w:firstLine="680"/>
        <w:rPr>
          <w:sz w:val="28"/>
          <w:szCs w:val="28"/>
        </w:rPr>
      </w:pPr>
      <w:r w:rsidRPr="00890D7C">
        <w:rPr>
          <w:sz w:val="28"/>
          <w:szCs w:val="28"/>
        </w:rPr>
        <w:t>Программа разделена на разделы в соответствии с разделами начального общеобразовательного звена: "Опасные ситуации на дороге", "Противопожарная безопасность", "Опасные ситуации и правила поведения на воде", "Отравления и пути их предотвращения", "Животные и опасности связанные с ними", "Криминогенные ситуации". Добавлены разделы, которые связаны с необходимыми предметами и знаниями в специальных учреждениях: "Здоровье", "Окружающая среда", "Личная гигиена", "Основы медицинских знаний", «Гигиена питания», «Режим дня», «Положительные эмоции».</w:t>
      </w:r>
    </w:p>
    <w:p w:rsidR="00A32056" w:rsidRPr="00890D7C" w:rsidRDefault="00A32056">
      <w:pPr>
        <w:pStyle w:val="5"/>
        <w:shd w:val="clear" w:color="auto" w:fill="auto"/>
        <w:spacing w:after="236" w:line="322" w:lineRule="exact"/>
        <w:ind w:left="40" w:right="40" w:firstLine="0"/>
        <w:rPr>
          <w:sz w:val="28"/>
          <w:szCs w:val="28"/>
        </w:rPr>
      </w:pPr>
      <w:r>
        <w:rPr>
          <w:sz w:val="28"/>
          <w:szCs w:val="28"/>
        </w:rPr>
        <w:t xml:space="preserve">Занятия </w:t>
      </w:r>
      <w:r w:rsidRPr="00890D7C">
        <w:rPr>
          <w:sz w:val="28"/>
          <w:szCs w:val="28"/>
        </w:rPr>
        <w:t xml:space="preserve"> « Букварь здоровья и безопасности», как никакие другие имеет множественные</w:t>
      </w:r>
      <w:r w:rsidRPr="00890D7C">
        <w:rPr>
          <w:rStyle w:val="18"/>
          <w:sz w:val="28"/>
          <w:szCs w:val="28"/>
        </w:rPr>
        <w:t xml:space="preserve"> </w:t>
      </w:r>
      <w:r w:rsidRPr="00231EBE">
        <w:rPr>
          <w:rStyle w:val="18"/>
          <w:b w:val="0"/>
          <w:sz w:val="28"/>
          <w:szCs w:val="28"/>
        </w:rPr>
        <w:t>межпредметные связи</w:t>
      </w:r>
      <w:r w:rsidRPr="00890D7C">
        <w:rPr>
          <w:sz w:val="28"/>
          <w:szCs w:val="28"/>
        </w:rPr>
        <w:t xml:space="preserve"> (чтение, русский язык, математика, развитие речи, знакомство с окружающим миром, рисование, труд, физкультура). На занятии это комплекс обучения не только безопасной жизни, но и развитие, закрепление, систематизация и коррекция всего пройденного материала.</w:t>
      </w:r>
    </w:p>
    <w:p w:rsidR="00A32056" w:rsidRPr="00890D7C" w:rsidRDefault="00A32056" w:rsidP="00BE22AA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90D7C">
        <w:rPr>
          <w:rFonts w:ascii="Times New Roman" w:hAnsi="Times New Roman" w:cs="Times New Roman"/>
          <w:sz w:val="28"/>
          <w:szCs w:val="28"/>
        </w:rPr>
        <w:t>На занятиях применяются как традиционные, так и нетрадиционные формы обучения:</w:t>
      </w:r>
    </w:p>
    <w:p w:rsidR="00A32056" w:rsidRPr="00890D7C" w:rsidRDefault="00A32056" w:rsidP="00BE22AA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парная;</w:t>
      </w:r>
      <w:r w:rsidRPr="00890D7C">
        <w:rPr>
          <w:rFonts w:ascii="Times New Roman" w:hAnsi="Times New Roman" w:cs="Times New Roman"/>
          <w:sz w:val="28"/>
          <w:szCs w:val="28"/>
        </w:rPr>
        <w:t xml:space="preserve"> групповая;</w:t>
      </w:r>
      <w:bookmarkStart w:id="3" w:name="bookmark3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0D7C">
        <w:rPr>
          <w:rFonts w:ascii="Times New Roman" w:hAnsi="Times New Roman" w:cs="Times New Roman"/>
          <w:sz w:val="28"/>
          <w:szCs w:val="28"/>
        </w:rPr>
        <w:t>коллективная работа;</w:t>
      </w:r>
      <w:bookmarkEnd w:id="3"/>
    </w:p>
    <w:p w:rsidR="00A32056" w:rsidRPr="00890D7C" w:rsidRDefault="00A32056">
      <w:pPr>
        <w:pStyle w:val="5"/>
        <w:shd w:val="clear" w:color="auto" w:fill="auto"/>
        <w:ind w:left="40" w:right="40" w:firstLine="26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Так же на занятиях </w:t>
      </w:r>
      <w:r w:rsidRPr="00890D7C">
        <w:rPr>
          <w:sz w:val="28"/>
          <w:szCs w:val="28"/>
        </w:rPr>
        <w:t xml:space="preserve"> «Букварь здоровья и безопасности» можно использовать элементы сюжетно-ролевой игры; примеры из жизненных ситуаций; отрывки художественных произведений;</w:t>
      </w:r>
    </w:p>
    <w:p w:rsidR="00A32056" w:rsidRPr="00890D7C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сказки, рассказы, информацию из средств массовой информации; наглядные сх</w:t>
      </w:r>
      <w:r>
        <w:rPr>
          <w:sz w:val="28"/>
          <w:szCs w:val="28"/>
        </w:rPr>
        <w:t>емы и адаптированные иллюстрации п</w:t>
      </w:r>
      <w:r w:rsidRPr="00890D7C">
        <w:rPr>
          <w:sz w:val="28"/>
          <w:szCs w:val="28"/>
        </w:rPr>
        <w:t>о теме; стихи, аудио и видео материалы, компьютерные технологии, что особенно важно для приобретения необходимого практического</w:t>
      </w:r>
      <w:r>
        <w:rPr>
          <w:sz w:val="28"/>
          <w:szCs w:val="28"/>
        </w:rPr>
        <w:t xml:space="preserve"> опыта в общении. Занятия внеурочной деятельности</w:t>
      </w:r>
      <w:r w:rsidRPr="00890D7C">
        <w:rPr>
          <w:sz w:val="28"/>
          <w:szCs w:val="28"/>
        </w:rPr>
        <w:t xml:space="preserve"> « Букварь здоровья и безопасности» является большой базой для проведения коррекционной работы.</w:t>
      </w:r>
    </w:p>
    <w:p w:rsidR="00A32056" w:rsidRPr="00890D7C" w:rsidRDefault="00A32056">
      <w:pPr>
        <w:pStyle w:val="5"/>
        <w:shd w:val="clear" w:color="auto" w:fill="auto"/>
        <w:tabs>
          <w:tab w:val="left" w:pos="3611"/>
        </w:tabs>
        <w:spacing w:after="300"/>
        <w:ind w:left="40" w:right="40" w:firstLine="26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Программа рассчитана для работы с детьми 7-13 лет, на 4 года. Программа разработана на основе методической литературы, указанной в списке. В содержание программы могут быть ежегодно внесены изменения в связи с возникшими затруднениями у детей; со сменой контингента учащихся.</w:t>
      </w:r>
    </w:p>
    <w:p w:rsidR="00A32056" w:rsidRDefault="00A32056" w:rsidP="00BE22AA">
      <w:pPr>
        <w:pStyle w:val="5"/>
        <w:numPr>
          <w:ilvl w:val="0"/>
          <w:numId w:val="9"/>
        </w:numPr>
        <w:shd w:val="clear" w:color="auto" w:fill="auto"/>
        <w:tabs>
          <w:tab w:val="left" w:pos="426"/>
        </w:tabs>
        <w:ind w:left="740" w:right="4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 xml:space="preserve">Занятия в классе и в природе. </w:t>
      </w:r>
    </w:p>
    <w:p w:rsidR="00A32056" w:rsidRDefault="00A32056" w:rsidP="00BE22AA">
      <w:pPr>
        <w:pStyle w:val="5"/>
        <w:numPr>
          <w:ilvl w:val="0"/>
          <w:numId w:val="9"/>
        </w:numPr>
        <w:shd w:val="clear" w:color="auto" w:fill="auto"/>
        <w:tabs>
          <w:tab w:val="left" w:pos="426"/>
        </w:tabs>
        <w:ind w:left="740" w:right="4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 xml:space="preserve">Уроки - путешествия. </w:t>
      </w:r>
    </w:p>
    <w:p w:rsidR="00A32056" w:rsidRPr="00890D7C" w:rsidRDefault="00A32056" w:rsidP="00BE22AA">
      <w:pPr>
        <w:pStyle w:val="5"/>
        <w:numPr>
          <w:ilvl w:val="0"/>
          <w:numId w:val="9"/>
        </w:numPr>
        <w:shd w:val="clear" w:color="auto" w:fill="auto"/>
        <w:tabs>
          <w:tab w:val="left" w:pos="426"/>
        </w:tabs>
        <w:ind w:left="740" w:right="4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Уроки - КВН.</w:t>
      </w:r>
    </w:p>
    <w:p w:rsidR="00A32056" w:rsidRPr="00890D7C" w:rsidRDefault="00A32056" w:rsidP="00BE22AA">
      <w:pPr>
        <w:pStyle w:val="10"/>
        <w:keepNext/>
        <w:keepLines/>
        <w:numPr>
          <w:ilvl w:val="0"/>
          <w:numId w:val="9"/>
        </w:numPr>
        <w:shd w:val="clear" w:color="auto" w:fill="auto"/>
        <w:tabs>
          <w:tab w:val="left" w:pos="426"/>
        </w:tabs>
        <w:spacing w:before="0" w:after="0" w:line="317" w:lineRule="exact"/>
        <w:ind w:left="40"/>
        <w:rPr>
          <w:sz w:val="28"/>
          <w:szCs w:val="28"/>
        </w:rPr>
      </w:pPr>
      <w:bookmarkStart w:id="4" w:name="bookmark4"/>
      <w:r w:rsidRPr="00890D7C">
        <w:rPr>
          <w:sz w:val="28"/>
          <w:szCs w:val="28"/>
        </w:rPr>
        <w:t>Праздники.</w:t>
      </w:r>
      <w:bookmarkEnd w:id="4"/>
    </w:p>
    <w:p w:rsidR="00A32056" w:rsidRPr="00890D7C" w:rsidRDefault="00A32056" w:rsidP="00BE22AA">
      <w:pPr>
        <w:pStyle w:val="5"/>
        <w:numPr>
          <w:ilvl w:val="0"/>
          <w:numId w:val="9"/>
        </w:numPr>
        <w:shd w:val="clear" w:color="auto" w:fill="auto"/>
        <w:tabs>
          <w:tab w:val="left" w:pos="426"/>
        </w:tabs>
        <w:spacing w:line="312" w:lineRule="exact"/>
        <w:ind w:left="4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Игры.</w:t>
      </w:r>
    </w:p>
    <w:p w:rsidR="00A32056" w:rsidRPr="00890D7C" w:rsidRDefault="00A32056" w:rsidP="00BE22AA">
      <w:pPr>
        <w:pStyle w:val="221"/>
        <w:keepNext/>
        <w:keepLines/>
        <w:numPr>
          <w:ilvl w:val="0"/>
          <w:numId w:val="9"/>
        </w:numPr>
        <w:shd w:val="clear" w:color="auto" w:fill="auto"/>
        <w:tabs>
          <w:tab w:val="left" w:pos="426"/>
        </w:tabs>
        <w:ind w:left="40"/>
        <w:rPr>
          <w:sz w:val="28"/>
          <w:szCs w:val="28"/>
        </w:rPr>
      </w:pPr>
      <w:bookmarkStart w:id="5" w:name="bookmark5"/>
      <w:r w:rsidRPr="00890D7C">
        <w:rPr>
          <w:sz w:val="28"/>
          <w:szCs w:val="28"/>
        </w:rPr>
        <w:t>Викторины.</w:t>
      </w:r>
      <w:bookmarkEnd w:id="5"/>
    </w:p>
    <w:p w:rsidR="00A32056" w:rsidRPr="00890D7C" w:rsidRDefault="00A32056" w:rsidP="00BE22AA">
      <w:pPr>
        <w:pStyle w:val="230"/>
        <w:keepNext/>
        <w:keepLines/>
        <w:numPr>
          <w:ilvl w:val="0"/>
          <w:numId w:val="9"/>
        </w:numPr>
        <w:shd w:val="clear" w:color="auto" w:fill="auto"/>
        <w:tabs>
          <w:tab w:val="left" w:pos="426"/>
          <w:tab w:val="left" w:pos="760"/>
        </w:tabs>
        <w:ind w:left="40" w:right="40"/>
        <w:rPr>
          <w:rStyle w:val="231"/>
          <w:b/>
          <w:bCs/>
          <w:i/>
          <w:iCs/>
          <w:sz w:val="28"/>
          <w:szCs w:val="28"/>
        </w:rPr>
      </w:pPr>
      <w:bookmarkStart w:id="6" w:name="bookmark6"/>
      <w:r w:rsidRPr="00890D7C">
        <w:rPr>
          <w:rStyle w:val="231"/>
          <w:sz w:val="28"/>
          <w:szCs w:val="28"/>
        </w:rPr>
        <w:t>Экскурсии.</w:t>
      </w:r>
    </w:p>
    <w:p w:rsidR="00A32056" w:rsidRPr="00890D7C" w:rsidRDefault="00A32056" w:rsidP="00BE22AA">
      <w:pPr>
        <w:pStyle w:val="230"/>
        <w:keepNext/>
        <w:keepLines/>
        <w:shd w:val="clear" w:color="auto" w:fill="auto"/>
        <w:tabs>
          <w:tab w:val="left" w:pos="760"/>
        </w:tabs>
        <w:ind w:left="40" w:right="40"/>
        <w:rPr>
          <w:sz w:val="28"/>
          <w:szCs w:val="28"/>
        </w:rPr>
      </w:pPr>
      <w:r w:rsidRPr="00890D7C">
        <w:rPr>
          <w:rStyle w:val="231"/>
          <w:sz w:val="28"/>
          <w:szCs w:val="28"/>
        </w:rPr>
        <w:t xml:space="preserve"> </w:t>
      </w:r>
      <w:r w:rsidRPr="00890D7C">
        <w:rPr>
          <w:sz w:val="28"/>
          <w:szCs w:val="28"/>
        </w:rPr>
        <w:t>Методы и приёмы работы.</w:t>
      </w:r>
      <w:bookmarkEnd w:id="6"/>
    </w:p>
    <w:p w:rsidR="00A32056" w:rsidRPr="00890D7C" w:rsidRDefault="00A32056">
      <w:pPr>
        <w:pStyle w:val="5"/>
        <w:shd w:val="clear" w:color="auto" w:fill="auto"/>
        <w:ind w:left="40" w:right="40" w:firstLine="0"/>
        <w:rPr>
          <w:sz w:val="28"/>
          <w:szCs w:val="28"/>
        </w:rPr>
      </w:pPr>
      <w:r w:rsidRPr="00890D7C">
        <w:rPr>
          <w:sz w:val="28"/>
          <w:szCs w:val="28"/>
        </w:rPr>
        <w:t>Эффективность занятий по программе в значительной степени будет зависеть от разнообразия средств и методов, которые использует учитель в своей работе. «Букварь здоровья и безопасности» предусматривает следующие методы работы с детьми: занимательная беседа, рассказ, чтение, обсуждение детских книг по теме занятия, инсценирование ситуаций, просмотр мультфильмов, кинофильмов и др.</w:t>
      </w:r>
    </w:p>
    <w:p w:rsidR="00A32056" w:rsidRPr="00890D7C" w:rsidRDefault="00A32056">
      <w:pPr>
        <w:pStyle w:val="5"/>
        <w:shd w:val="clear" w:color="auto" w:fill="auto"/>
        <w:ind w:left="40" w:right="40" w:firstLine="0"/>
        <w:rPr>
          <w:sz w:val="28"/>
          <w:szCs w:val="28"/>
        </w:rPr>
      </w:pPr>
      <w:r w:rsidRPr="00890D7C">
        <w:rPr>
          <w:sz w:val="28"/>
          <w:szCs w:val="28"/>
        </w:rPr>
        <w:t>Чтобы изучение программы способствовало развитию обучающихся с умственной отсталостью (интеллектуальными нарушениями). На занятиях необходимо использовать логические приёмы мышления: сопоставление, сравнение, выявление различий и сходства в различных жизненных ситуациях, выявление причин и др.</w:t>
      </w:r>
    </w:p>
    <w:p w:rsidR="00A32056" w:rsidRPr="00890D7C" w:rsidRDefault="00A32056">
      <w:pPr>
        <w:pStyle w:val="5"/>
        <w:shd w:val="clear" w:color="auto" w:fill="auto"/>
        <w:ind w:left="40" w:right="40" w:firstLine="0"/>
        <w:rPr>
          <w:sz w:val="28"/>
          <w:szCs w:val="28"/>
        </w:rPr>
      </w:pPr>
      <w:r w:rsidRPr="00890D7C">
        <w:rPr>
          <w:sz w:val="28"/>
          <w:szCs w:val="28"/>
        </w:rPr>
        <w:t>Результативность работы по программе «Букварь здоровья и безопасности» во многом зависит от степени подготовленности педагога, его эрудиции и профессионализма. Педагог должен найти нужный тон в общении с учащимися, избегать назидательности, создавать на занятиях обстановку непринуждённости и взаимопонимания.</w:t>
      </w:r>
    </w:p>
    <w:p w:rsidR="00A32056" w:rsidRPr="00890D7C" w:rsidRDefault="00A32056">
      <w:pPr>
        <w:pStyle w:val="5"/>
        <w:shd w:val="clear" w:color="auto" w:fill="auto"/>
        <w:ind w:left="40" w:right="40" w:firstLine="0"/>
        <w:rPr>
          <w:sz w:val="28"/>
          <w:szCs w:val="28"/>
        </w:rPr>
      </w:pPr>
    </w:p>
    <w:p w:rsidR="00A32056" w:rsidRPr="00890D7C" w:rsidRDefault="00A32056">
      <w:pPr>
        <w:pStyle w:val="5"/>
        <w:shd w:val="clear" w:color="auto" w:fill="auto"/>
        <w:ind w:left="40" w:right="40" w:firstLine="0"/>
        <w:rPr>
          <w:sz w:val="28"/>
          <w:szCs w:val="28"/>
        </w:rPr>
      </w:pPr>
    </w:p>
    <w:p w:rsidR="00A32056" w:rsidRPr="00890D7C" w:rsidRDefault="00A32056">
      <w:pPr>
        <w:pStyle w:val="5"/>
        <w:shd w:val="clear" w:color="auto" w:fill="auto"/>
        <w:ind w:left="40" w:right="40" w:firstLine="0"/>
        <w:rPr>
          <w:sz w:val="28"/>
          <w:szCs w:val="28"/>
        </w:rPr>
      </w:pPr>
    </w:p>
    <w:p w:rsidR="00A32056" w:rsidRPr="00890D7C" w:rsidRDefault="00A32056">
      <w:pPr>
        <w:pStyle w:val="5"/>
        <w:shd w:val="clear" w:color="auto" w:fill="auto"/>
        <w:ind w:left="40" w:right="40" w:firstLine="0"/>
        <w:rPr>
          <w:sz w:val="28"/>
          <w:szCs w:val="28"/>
        </w:rPr>
      </w:pPr>
    </w:p>
    <w:p w:rsidR="00A32056" w:rsidRPr="00890D7C" w:rsidRDefault="00A32056">
      <w:pPr>
        <w:pStyle w:val="5"/>
        <w:shd w:val="clear" w:color="auto" w:fill="auto"/>
        <w:ind w:left="40" w:right="40" w:firstLine="0"/>
        <w:rPr>
          <w:sz w:val="28"/>
          <w:szCs w:val="28"/>
        </w:rPr>
      </w:pPr>
    </w:p>
    <w:p w:rsidR="00A32056" w:rsidRPr="00890D7C" w:rsidRDefault="00A32056">
      <w:pPr>
        <w:pStyle w:val="5"/>
        <w:shd w:val="clear" w:color="auto" w:fill="auto"/>
        <w:ind w:left="40" w:right="40" w:firstLine="0"/>
        <w:rPr>
          <w:sz w:val="28"/>
          <w:szCs w:val="28"/>
        </w:rPr>
      </w:pPr>
    </w:p>
    <w:p w:rsidR="00A32056" w:rsidRPr="00890D7C" w:rsidRDefault="00A32056">
      <w:pPr>
        <w:pStyle w:val="5"/>
        <w:shd w:val="clear" w:color="auto" w:fill="auto"/>
        <w:ind w:left="40" w:right="40" w:firstLine="0"/>
        <w:rPr>
          <w:sz w:val="28"/>
          <w:szCs w:val="28"/>
        </w:rPr>
      </w:pPr>
    </w:p>
    <w:p w:rsidR="00A32056" w:rsidRPr="00890D7C" w:rsidRDefault="00A32056">
      <w:pPr>
        <w:pStyle w:val="5"/>
        <w:shd w:val="clear" w:color="auto" w:fill="auto"/>
        <w:ind w:left="40" w:right="40" w:firstLine="0"/>
        <w:rPr>
          <w:sz w:val="28"/>
          <w:szCs w:val="28"/>
        </w:rPr>
      </w:pPr>
    </w:p>
    <w:p w:rsidR="00A32056" w:rsidRPr="00890D7C" w:rsidRDefault="00A32056">
      <w:pPr>
        <w:pStyle w:val="5"/>
        <w:shd w:val="clear" w:color="auto" w:fill="auto"/>
        <w:ind w:left="40" w:right="40" w:firstLine="0"/>
        <w:rPr>
          <w:sz w:val="28"/>
          <w:szCs w:val="28"/>
        </w:rPr>
      </w:pPr>
    </w:p>
    <w:p w:rsidR="00A32056" w:rsidRPr="00890D7C" w:rsidRDefault="00A32056">
      <w:pPr>
        <w:pStyle w:val="5"/>
        <w:shd w:val="clear" w:color="auto" w:fill="auto"/>
        <w:ind w:left="40" w:right="40" w:firstLine="0"/>
        <w:rPr>
          <w:sz w:val="28"/>
          <w:szCs w:val="28"/>
        </w:rPr>
      </w:pPr>
    </w:p>
    <w:p w:rsidR="00A32056" w:rsidRPr="00890D7C" w:rsidRDefault="00A32056" w:rsidP="00890D7C">
      <w:pPr>
        <w:pStyle w:val="5"/>
        <w:shd w:val="clear" w:color="auto" w:fill="auto"/>
        <w:ind w:right="40" w:firstLine="0"/>
        <w:rPr>
          <w:sz w:val="28"/>
          <w:szCs w:val="28"/>
        </w:rPr>
      </w:pPr>
    </w:p>
    <w:p w:rsidR="00A32056" w:rsidRPr="00890D7C" w:rsidRDefault="00A32056">
      <w:pPr>
        <w:pStyle w:val="5"/>
        <w:shd w:val="clear" w:color="auto" w:fill="auto"/>
        <w:ind w:left="40" w:right="40" w:firstLine="0"/>
        <w:rPr>
          <w:sz w:val="28"/>
          <w:szCs w:val="28"/>
        </w:rPr>
      </w:pPr>
    </w:p>
    <w:p w:rsidR="00A32056" w:rsidRPr="00890D7C" w:rsidRDefault="00A32056">
      <w:pPr>
        <w:pStyle w:val="5"/>
        <w:shd w:val="clear" w:color="auto" w:fill="auto"/>
        <w:ind w:left="40" w:right="40" w:firstLine="0"/>
        <w:rPr>
          <w:sz w:val="28"/>
          <w:szCs w:val="28"/>
        </w:rPr>
      </w:pPr>
    </w:p>
    <w:p w:rsidR="00A32056" w:rsidRPr="00890D7C" w:rsidRDefault="00A32056">
      <w:pPr>
        <w:pStyle w:val="5"/>
        <w:shd w:val="clear" w:color="auto" w:fill="auto"/>
        <w:ind w:left="40" w:right="40" w:firstLine="0"/>
        <w:rPr>
          <w:sz w:val="28"/>
          <w:szCs w:val="28"/>
        </w:rPr>
      </w:pPr>
    </w:p>
    <w:p w:rsidR="00A32056" w:rsidRDefault="00A32056" w:rsidP="00625538">
      <w:pPr>
        <w:pStyle w:val="5"/>
        <w:shd w:val="clear" w:color="auto" w:fill="auto"/>
        <w:ind w:left="40" w:right="40" w:firstLine="0"/>
        <w:jc w:val="center"/>
        <w:rPr>
          <w:sz w:val="28"/>
          <w:szCs w:val="28"/>
        </w:rPr>
      </w:pPr>
      <w:r>
        <w:rPr>
          <w:sz w:val="28"/>
          <w:szCs w:val="28"/>
        </w:rPr>
        <w:t>Учебный план занятий на 4 года</w:t>
      </w:r>
    </w:p>
    <w:p w:rsidR="00A32056" w:rsidRPr="00890D7C" w:rsidRDefault="00A32056" w:rsidP="00625538">
      <w:pPr>
        <w:pStyle w:val="5"/>
        <w:shd w:val="clear" w:color="auto" w:fill="auto"/>
        <w:ind w:left="40" w:right="40" w:firstLine="0"/>
        <w:jc w:val="center"/>
        <w:rPr>
          <w:sz w:val="28"/>
          <w:szCs w:val="28"/>
        </w:rPr>
      </w:pPr>
    </w:p>
    <w:tbl>
      <w:tblPr>
        <w:tblW w:w="9566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0A0"/>
      </w:tblPr>
      <w:tblGrid>
        <w:gridCol w:w="6"/>
        <w:gridCol w:w="635"/>
        <w:gridCol w:w="3259"/>
        <w:gridCol w:w="1416"/>
        <w:gridCol w:w="1417"/>
        <w:gridCol w:w="1416"/>
        <w:gridCol w:w="1417"/>
      </w:tblGrid>
      <w:tr w:rsidR="00A32056" w:rsidRPr="00890D7C" w:rsidTr="007A0835">
        <w:tc>
          <w:tcPr>
            <w:tcW w:w="635" w:type="dxa"/>
            <w:gridSpan w:val="2"/>
            <w:vMerge w:val="restart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№</w:t>
            </w:r>
          </w:p>
          <w:p w:rsidR="00A32056" w:rsidRPr="007A0835" w:rsidRDefault="00A32056" w:rsidP="007A0835">
            <w:pPr>
              <w:pStyle w:val="5"/>
              <w:ind w:right="-401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п/п</w:t>
            </w:r>
          </w:p>
        </w:tc>
        <w:tc>
          <w:tcPr>
            <w:tcW w:w="3261" w:type="dxa"/>
            <w:vMerge w:val="restart"/>
            <w:vAlign w:val="center"/>
          </w:tcPr>
          <w:p w:rsidR="00A32056" w:rsidRPr="007A0835" w:rsidRDefault="00A32056" w:rsidP="007A0835">
            <w:pPr>
              <w:pStyle w:val="5"/>
              <w:ind w:right="40" w:firstLine="34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Разделы</w:t>
            </w:r>
          </w:p>
        </w:tc>
        <w:tc>
          <w:tcPr>
            <w:tcW w:w="5670" w:type="dxa"/>
            <w:gridSpan w:val="4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Количество часов</w:t>
            </w:r>
          </w:p>
        </w:tc>
      </w:tr>
      <w:tr w:rsidR="00A32056" w:rsidRPr="00890D7C" w:rsidTr="007A0835">
        <w:tc>
          <w:tcPr>
            <w:tcW w:w="635" w:type="dxa"/>
            <w:gridSpan w:val="2"/>
            <w:vMerge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2" w:lineRule="exact"/>
              <w:ind w:firstLine="0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 год обучения</w:t>
            </w:r>
          </w:p>
        </w:tc>
        <w:tc>
          <w:tcPr>
            <w:tcW w:w="1418" w:type="dxa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ind w:firstLine="0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2 год обучения</w:t>
            </w:r>
          </w:p>
        </w:tc>
        <w:tc>
          <w:tcPr>
            <w:tcW w:w="1417" w:type="dxa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2" w:lineRule="exact"/>
              <w:ind w:firstLine="0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3 год обучения</w:t>
            </w:r>
          </w:p>
        </w:tc>
        <w:tc>
          <w:tcPr>
            <w:tcW w:w="1418" w:type="dxa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ind w:left="120" w:firstLine="240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4 год обучения</w:t>
            </w:r>
          </w:p>
        </w:tc>
      </w:tr>
      <w:tr w:rsidR="00A32056" w:rsidRPr="00890D7C" w:rsidTr="007A0835">
        <w:tc>
          <w:tcPr>
            <w:tcW w:w="635" w:type="dxa"/>
            <w:gridSpan w:val="2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1.</w:t>
            </w: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22"/>
              <w:shd w:val="clear" w:color="auto" w:fill="auto"/>
              <w:spacing w:line="240" w:lineRule="auto"/>
              <w:ind w:left="34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Здоровье.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c>
          <w:tcPr>
            <w:tcW w:w="635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12" w:lineRule="exact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Страна Здоровячков.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c>
          <w:tcPr>
            <w:tcW w:w="635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Дорога к доброму здоровью.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c>
          <w:tcPr>
            <w:tcW w:w="635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12" w:lineRule="exact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Здоровье человека бесценный дар.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c>
          <w:tcPr>
            <w:tcW w:w="635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07" w:lineRule="exact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rStyle w:val="16"/>
                <w:b w:val="0"/>
                <w:sz w:val="28"/>
                <w:szCs w:val="28"/>
              </w:rPr>
              <w:t>От</w:t>
            </w:r>
            <w:r w:rsidRPr="007A0835">
              <w:rPr>
                <w:sz w:val="28"/>
                <w:szCs w:val="28"/>
              </w:rPr>
              <w:t xml:space="preserve"> чего</w:t>
            </w:r>
            <w:r w:rsidRPr="007A0835">
              <w:rPr>
                <w:rStyle w:val="16"/>
                <w:b w:val="0"/>
                <w:sz w:val="28"/>
                <w:szCs w:val="28"/>
              </w:rPr>
              <w:t xml:space="preserve"> зависит </w:t>
            </w:r>
            <w:r w:rsidRPr="007A0835">
              <w:rPr>
                <w:sz w:val="28"/>
                <w:szCs w:val="28"/>
              </w:rPr>
              <w:t>здоровье человека.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</w:tr>
      <w:tr w:rsidR="00A32056" w:rsidRPr="00890D7C" w:rsidTr="007A0835">
        <w:tc>
          <w:tcPr>
            <w:tcW w:w="635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Если кто - то заболел.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c>
          <w:tcPr>
            <w:tcW w:w="635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2" w:lineRule="exact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Как помочь больному.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c>
          <w:tcPr>
            <w:tcW w:w="635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12" w:lineRule="exact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Если в доме больной.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c>
          <w:tcPr>
            <w:tcW w:w="635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07" w:lineRule="exact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Правила</w:t>
            </w:r>
          </w:p>
          <w:p w:rsidR="00A32056" w:rsidRPr="007A0835" w:rsidRDefault="00A32056" w:rsidP="007A0835">
            <w:pPr>
              <w:pStyle w:val="5"/>
              <w:shd w:val="clear" w:color="auto" w:fill="auto"/>
              <w:spacing w:line="307" w:lineRule="exact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безопасности при больном человеке.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</w:tr>
      <w:tr w:rsidR="00A32056" w:rsidRPr="00890D7C" w:rsidTr="007A0835">
        <w:tc>
          <w:tcPr>
            <w:tcW w:w="635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12" w:lineRule="exact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Игровое, итоговое занятие.</w:t>
            </w:r>
          </w:p>
          <w:p w:rsidR="00A32056" w:rsidRPr="007A0835" w:rsidRDefault="00A32056" w:rsidP="007A0835">
            <w:pPr>
              <w:pStyle w:val="5"/>
              <w:shd w:val="clear" w:color="auto" w:fill="auto"/>
              <w:spacing w:line="312" w:lineRule="exact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Путешествие по стране</w:t>
            </w:r>
          </w:p>
          <w:p w:rsidR="00A32056" w:rsidRPr="007A0835" w:rsidRDefault="00A32056" w:rsidP="007A0835">
            <w:pPr>
              <w:pStyle w:val="5"/>
              <w:shd w:val="clear" w:color="auto" w:fill="auto"/>
              <w:spacing w:line="312" w:lineRule="exact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Здоровячков.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c>
          <w:tcPr>
            <w:tcW w:w="635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Игровое, итоговое занятие. Устный журнал. «Слагаемые здоровья».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c>
          <w:tcPr>
            <w:tcW w:w="635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12" w:lineRule="exact"/>
              <w:ind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Игровое, итоговое занятие. Викторина. «В здоровом теле - здоровый дух».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c>
          <w:tcPr>
            <w:tcW w:w="635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2" w:lineRule="exact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Игровое, итоговое занятие. КВН «Будем здоровы».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</w:tr>
      <w:tr w:rsidR="00A32056" w:rsidRPr="00890D7C" w:rsidTr="007A0835">
        <w:trPr>
          <w:trHeight w:val="1377"/>
        </w:trPr>
        <w:tc>
          <w:tcPr>
            <w:tcW w:w="635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2" w:lineRule="exact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Игровое, итоговое занятие.</w:t>
            </w:r>
          </w:p>
          <w:p w:rsidR="00A32056" w:rsidRPr="007A0835" w:rsidRDefault="00A32056" w:rsidP="007A0835">
            <w:pPr>
              <w:pStyle w:val="5"/>
              <w:shd w:val="clear" w:color="auto" w:fill="auto"/>
              <w:spacing w:line="322" w:lineRule="exact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Путешествие « В путь дорогу собирайся, за здоровьем отправляйся»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c>
          <w:tcPr>
            <w:tcW w:w="635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Игровое, итоговое занятие. Устный журнал. «Береги платье снова, здоровье смолоду».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c>
          <w:tcPr>
            <w:tcW w:w="635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Игровое, итоговое занятие. Викторина. «Здоровый образ жизни».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c>
          <w:tcPr>
            <w:tcW w:w="635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12" w:lineRule="exact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Игровое, итоговое занятие. КВН «Наше здоровье».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</w:tr>
      <w:tr w:rsidR="00A32056" w:rsidRPr="00890D7C" w:rsidTr="007A0835">
        <w:tc>
          <w:tcPr>
            <w:tcW w:w="635" w:type="dxa"/>
            <w:gridSpan w:val="2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2.</w:t>
            </w: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Личная гигиена.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c>
          <w:tcPr>
            <w:tcW w:w="635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2" w:lineRule="exact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Откуда берутся грязнули.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c>
          <w:tcPr>
            <w:tcW w:w="635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2" w:lineRule="exact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В гостях у Мойдодыра.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2" w:lineRule="exact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Чистота, вот главная красота.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Опрятным быть приятно.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Глаза - главные</w:t>
            </w:r>
          </w:p>
          <w:p w:rsidR="00A32056" w:rsidRPr="007A0835" w:rsidRDefault="00A32056" w:rsidP="007A0835">
            <w:pPr>
              <w:pStyle w:val="5"/>
              <w:shd w:val="clear" w:color="auto" w:fill="auto"/>
              <w:ind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помощники</w:t>
            </w:r>
          </w:p>
          <w:p w:rsidR="00A32056" w:rsidRPr="007A0835" w:rsidRDefault="00A32056" w:rsidP="007A0835">
            <w:pPr>
              <w:pStyle w:val="5"/>
              <w:shd w:val="clear" w:color="auto" w:fill="auto"/>
              <w:ind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человека.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Зачем человеку глаза.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Зрение - это сила.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Гигиена зрения.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У кого какие уши.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Береги свои уши.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6" w:lineRule="exact"/>
              <w:ind w:left="120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Чтобы уши слышали.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Гигиена слуха.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Почему болят зубы.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Как сохранить улыбку красивой.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12" w:lineRule="exact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Чтобы зубы были здоровыми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12" w:lineRule="exact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Гигиена полости рта.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</w:tr>
      <w:tr w:rsidR="00A32056" w:rsidRPr="00890D7C" w:rsidTr="007A0835">
        <w:trPr>
          <w:gridBefore w:val="1"/>
          <w:trHeight w:val="97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22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«Рабочие</w:t>
            </w:r>
          </w:p>
          <w:p w:rsidR="00A32056" w:rsidRPr="007A0835" w:rsidRDefault="00A32056" w:rsidP="007A0835">
            <w:pPr>
              <w:pStyle w:val="22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инструменты»</w:t>
            </w:r>
          </w:p>
          <w:p w:rsidR="00A32056" w:rsidRPr="007A0835" w:rsidRDefault="00A32056" w:rsidP="007A0835">
            <w:pPr>
              <w:pStyle w:val="5"/>
              <w:ind w:firstLine="56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человека.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2" w:lineRule="exact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Наши помощники.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Забота о руках и</w:t>
            </w:r>
          </w:p>
          <w:p w:rsidR="00A32056" w:rsidRPr="007A0835" w:rsidRDefault="00A32056" w:rsidP="007A0835">
            <w:pPr>
              <w:pStyle w:val="5"/>
              <w:shd w:val="clear" w:color="auto" w:fill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ногах.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Первая помощь при</w:t>
            </w:r>
          </w:p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ссадинах и</w:t>
            </w:r>
          </w:p>
          <w:p w:rsidR="00A32056" w:rsidRPr="007A0835" w:rsidRDefault="00A32056" w:rsidP="007A0835">
            <w:pPr>
              <w:pStyle w:val="5"/>
              <w:shd w:val="clear" w:color="auto" w:fill="auto"/>
              <w:ind w:left="34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царапинах.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Ухаживай за</w:t>
            </w:r>
          </w:p>
          <w:p w:rsidR="00A32056" w:rsidRPr="007A0835" w:rsidRDefault="00A32056" w:rsidP="007A0835">
            <w:pPr>
              <w:pStyle w:val="5"/>
              <w:shd w:val="clear" w:color="auto" w:fill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одеждой и обувью.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Содержи одежду и обувь в порядке.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Как ухаживать за</w:t>
            </w:r>
          </w:p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одеждой и обувыо.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Гигиена одежды и</w:t>
            </w:r>
          </w:p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обуви.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Содержи жилище в</w:t>
            </w:r>
          </w:p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порядке.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Чтобы в доме было</w:t>
            </w:r>
          </w:p>
          <w:p w:rsidR="00A32056" w:rsidRPr="007A0835" w:rsidRDefault="00A32056" w:rsidP="007A0835">
            <w:pPr>
              <w:pStyle w:val="5"/>
              <w:shd w:val="clear" w:color="auto" w:fill="auto"/>
              <w:spacing w:line="326" w:lineRule="exact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чисто.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Чистота в жилище</w:t>
            </w:r>
          </w:p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залог здоровья всей</w:t>
            </w:r>
          </w:p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семьи.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Гигиена жилища.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3.</w:t>
            </w: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Вредные привычки.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Живут сестрички -</w:t>
            </w:r>
          </w:p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вредные сестрички.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Вредные привычки</w:t>
            </w:r>
          </w:p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- здоровью не</w:t>
            </w:r>
          </w:p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сестрички.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Вредные привычки.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Скажи вредным</w:t>
            </w:r>
          </w:p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привычкам - нет.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4.</w:t>
            </w: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Положительные эмоции и настроение.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Сон.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Зачем человек спит.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Как сделать сон</w:t>
            </w:r>
          </w:p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полезным.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Сон и здоровье.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Что такое настроение.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Поделись добротой и радостью.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Лучше быть добрым и весёлым, чем злым и грустным.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Настроение и здоровье.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Что такое режим дня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Соблюдаем мы режим, быть здоровыми хотим.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Как всё успеть.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Режим дня и здоровье.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5.</w:t>
            </w: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Закаливание.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12" w:lineRule="exact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Солнце, воздух и вода наши лучшие друзья.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12" w:lineRule="exact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Холода не бойся, сам по пояс мойся.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2" w:lineRule="exact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Закаляй свое тело с пользой для дела.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2" w:lineRule="exact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Солнце, воздух и вода помогают нам всегда.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6.</w:t>
            </w: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ind w:left="34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Движение жизнь.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12" w:lineRule="exact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Кто со спортом дружен, тому доктор не нужен.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2" w:lineRule="exact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Двигайся больше, проживёшь дольше.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6" w:lineRule="exact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Здоровье в порядке - спасибо зарядке.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2" w:lineRule="exact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Сидеть да лежать, болезни поджидать.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7.</w:t>
            </w: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322" w:lineRule="exact"/>
              <w:ind w:left="34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Питание. Отравления и</w:t>
            </w:r>
          </w:p>
          <w:p w:rsidR="00A32056" w:rsidRPr="007A0835" w:rsidRDefault="00A32056" w:rsidP="007A0835">
            <w:pPr>
              <w:pStyle w:val="40"/>
              <w:shd w:val="clear" w:color="auto" w:fill="auto"/>
              <w:spacing w:after="120" w:line="240" w:lineRule="auto"/>
              <w:ind w:left="34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пути их предотвращения.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Зачем человек ест.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12" w:lineRule="exact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Полезные продукты.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2" w:lineRule="exact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Правильное питание.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Здоровое питание.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Где растут овощи и фрукты.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6" w:lineRule="exact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Где живут витамины.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Где живут витамины.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07" w:lineRule="exact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Витаминная тарелка на каждый день.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8.</w:t>
            </w: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Наше поведение.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Школьные правила.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Умеем ли мы себя вести.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6" w:lineRule="exact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Как вести себя в школе.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Поведение в школе. Предупреждение детского травматизма.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Один дома.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Если ты остался один.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Опасности, подстерегающие нас дома.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Безопасность дома.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Игровое, итоговое занятие. Путешествие « Полезно - вредно»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Игровое, итоговое занятие. Устный журнал. « Хорошо и плохо».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Игровое, итоговое занятие. Викторина. «Здоровье человека».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2" w:lineRule="exact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Игровое, итоговое занятие. КВН «Будем делать хорошо и не будем плохо»,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Мы идём в гости.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Нас пригласили в гости.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Правила поведения в гостях.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Как вести себя в гостях.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9.</w:t>
            </w: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Основы медицинских</w:t>
            </w:r>
          </w:p>
          <w:p w:rsidR="00A32056" w:rsidRPr="007A0835" w:rsidRDefault="00A32056" w:rsidP="007A0835">
            <w:pPr>
              <w:pStyle w:val="5"/>
              <w:shd w:val="clear" w:color="auto" w:fill="auto"/>
              <w:ind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знаний.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Как мы устроены.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12" w:lineRule="exact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Осанка - это красиво.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2" w:lineRule="exact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Правильная осанка и походка.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12" w:lineRule="exact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Костный и мышечный скелет.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12" w:lineRule="exact"/>
              <w:ind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Запомните, детки, таблетки - это не конфетки!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Где живут лекарства.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Аптека и аптечка.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Осторожно медикаменты. Первая помощь при отравлении лекарствами.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12" w:lineRule="exact"/>
              <w:ind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Игровое, итоговое занятие.</w:t>
            </w:r>
          </w:p>
          <w:p w:rsidR="00A32056" w:rsidRPr="007A0835" w:rsidRDefault="00A32056" w:rsidP="007A0835">
            <w:pPr>
              <w:pStyle w:val="5"/>
              <w:shd w:val="clear" w:color="auto" w:fill="auto"/>
              <w:spacing w:line="312" w:lineRule="exact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Путешествие без опасности.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Игровое, итоговое занятие. Устный журнал «Я и моя безопасность».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2" w:lineRule="exact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Игровое, итоговое занятие. Викторина «Важные правила».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Игровое, итоговое занятие. КВН «Первая помощь».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10.</w:t>
            </w: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after="120" w:line="240" w:lineRule="auto"/>
              <w:ind w:left="34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Окружающая</w:t>
            </w:r>
          </w:p>
          <w:p w:rsidR="00A32056" w:rsidRPr="007A0835" w:rsidRDefault="00A32056" w:rsidP="007A0835">
            <w:pPr>
              <w:pStyle w:val="40"/>
              <w:shd w:val="clear" w:color="auto" w:fill="auto"/>
              <w:spacing w:before="120" w:line="240" w:lineRule="auto"/>
              <w:ind w:left="34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среда.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12" w:lineRule="exact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Наши домашние животные.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2" w:lineRule="exact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Кошки и собаки в нашем доме.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2" w:lineRule="exact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Будь осторожен с животными.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2" w:lineRule="exact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Осторожно! Животные и насекомые.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2" w:lineRule="exact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Природные доктора.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07" w:lineRule="exact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Чем можно лечиться.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Лесная аптека на службе человека.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left="34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Лекарственные травы и ягоды.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</w:tr>
      <w:tr w:rsidR="00A32056" w:rsidRPr="00890D7C" w:rsidTr="007A0835">
        <w:trPr>
          <w:gridBefore w:val="1"/>
          <w:trHeight w:val="354"/>
        </w:trPr>
        <w:tc>
          <w:tcPr>
            <w:tcW w:w="635" w:type="dxa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11.</w:t>
            </w: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after="120" w:line="240" w:lineRule="auto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Опасности на дороге.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Азбука безопасности на дороге.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6" w:lineRule="exact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Дорога не место для игр.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12" w:lineRule="exact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Правила движения нужно знать всем без исключения.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Опасности на дороге.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12.</w:t>
            </w: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312" w:lineRule="exact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Противопожарная безопасность.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6" w:lineRule="exact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Пожар и его опасности.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6" w:lineRule="exact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От чего бывают пожары.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2" w:lineRule="exact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Как вести себя во время пожара.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12" w:lineRule="exact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Безопасность при пожаре.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13.</w:t>
            </w: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312" w:lineRule="exact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Опасные ситуации и правила поведения на воде.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Опасности на воде.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Вода - наш друг.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2" w:lineRule="exact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Как вести себя на воде.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2" w:lineRule="exact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Правила поведения на водоёмах.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14.</w:t>
            </w: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Поведение на</w:t>
            </w:r>
          </w:p>
          <w:p w:rsidR="00A32056" w:rsidRPr="007A0835" w:rsidRDefault="00A32056" w:rsidP="007A0835">
            <w:pPr>
              <w:pStyle w:val="40"/>
              <w:spacing w:line="312" w:lineRule="exact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железнодорожном транспорте и железной дороге.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2" w:lineRule="exact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Путешествие по железной дороге.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Железная дорога.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2" w:lineRule="exact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Железнодорожный транспорт и железная дорога.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2" w:lineRule="exact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Правила безопасности на железной дороге и железнодорожном транспорте.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15.</w:t>
            </w: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312" w:lineRule="exact"/>
              <w:ind w:left="12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Угроза террористического акта.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2" w:lineRule="exact"/>
              <w:ind w:left="120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Кто такие террористы.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6" w:lineRule="exact"/>
              <w:ind w:left="120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Как вести себя с террористами.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2" w:lineRule="exact"/>
              <w:ind w:left="120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Правила поведения при угрозе террористического акта.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</w:tr>
      <w:tr w:rsidR="00A32056" w:rsidRPr="00890D7C" w:rsidTr="007A0835">
        <w:trPr>
          <w:gridBefore w:val="1"/>
        </w:trPr>
        <w:tc>
          <w:tcPr>
            <w:tcW w:w="635" w:type="dxa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left="120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Безопасное поведение при угрозе</w:t>
            </w:r>
          </w:p>
          <w:p w:rsidR="00A32056" w:rsidRPr="007A0835" w:rsidRDefault="00A32056" w:rsidP="007A0835">
            <w:pPr>
              <w:pStyle w:val="5"/>
              <w:shd w:val="clear" w:color="auto" w:fill="auto"/>
              <w:ind w:left="120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террористического акта.</w:t>
            </w: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32056" w:rsidRPr="007A0835" w:rsidRDefault="00A32056" w:rsidP="007A0835">
            <w:pPr>
              <w:pStyle w:val="5"/>
              <w:shd w:val="clear" w:color="auto" w:fill="auto"/>
              <w:ind w:right="40"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</w:tr>
    </w:tbl>
    <w:p w:rsidR="00A32056" w:rsidRPr="00890D7C" w:rsidRDefault="00A32056">
      <w:pPr>
        <w:pStyle w:val="5"/>
        <w:shd w:val="clear" w:color="auto" w:fill="auto"/>
        <w:ind w:left="40" w:right="40" w:firstLine="0"/>
        <w:rPr>
          <w:sz w:val="28"/>
          <w:szCs w:val="28"/>
        </w:rPr>
      </w:pPr>
    </w:p>
    <w:p w:rsidR="00A32056" w:rsidRPr="00890D7C" w:rsidRDefault="00A32056">
      <w:pPr>
        <w:rPr>
          <w:rFonts w:ascii="Times New Roman" w:hAnsi="Times New Roman" w:cs="Times New Roman"/>
          <w:sz w:val="28"/>
          <w:szCs w:val="28"/>
        </w:rPr>
      </w:pPr>
    </w:p>
    <w:p w:rsidR="00A32056" w:rsidRPr="00890D7C" w:rsidRDefault="00A32056">
      <w:pPr>
        <w:rPr>
          <w:rFonts w:ascii="Times New Roman" w:hAnsi="Times New Roman" w:cs="Times New Roman"/>
          <w:sz w:val="28"/>
          <w:szCs w:val="28"/>
        </w:rPr>
      </w:pPr>
    </w:p>
    <w:p w:rsidR="00A32056" w:rsidRPr="00890D7C" w:rsidRDefault="00A32056">
      <w:pPr>
        <w:rPr>
          <w:rFonts w:ascii="Times New Roman" w:hAnsi="Times New Roman" w:cs="Times New Roman"/>
          <w:sz w:val="28"/>
          <w:szCs w:val="28"/>
        </w:rPr>
      </w:pPr>
    </w:p>
    <w:p w:rsidR="00A32056" w:rsidRPr="00890D7C" w:rsidRDefault="00A32056">
      <w:pPr>
        <w:rPr>
          <w:rFonts w:ascii="Times New Roman" w:hAnsi="Times New Roman" w:cs="Times New Roman"/>
          <w:sz w:val="28"/>
          <w:szCs w:val="28"/>
        </w:rPr>
      </w:pPr>
    </w:p>
    <w:p w:rsidR="00A32056" w:rsidRPr="00890D7C" w:rsidRDefault="00A32056">
      <w:pPr>
        <w:rPr>
          <w:rFonts w:ascii="Times New Roman" w:hAnsi="Times New Roman" w:cs="Times New Roman"/>
          <w:sz w:val="28"/>
          <w:szCs w:val="28"/>
        </w:rPr>
      </w:pPr>
    </w:p>
    <w:p w:rsidR="00A32056" w:rsidRPr="00890D7C" w:rsidRDefault="00A32056">
      <w:pPr>
        <w:pStyle w:val="20"/>
        <w:keepNext/>
        <w:keepLines/>
        <w:shd w:val="clear" w:color="auto" w:fill="auto"/>
        <w:spacing w:after="342" w:line="270" w:lineRule="exact"/>
        <w:ind w:left="1580"/>
        <w:jc w:val="left"/>
        <w:rPr>
          <w:sz w:val="28"/>
          <w:szCs w:val="28"/>
        </w:rPr>
      </w:pPr>
      <w:bookmarkStart w:id="7" w:name="bookmark7"/>
      <w:r w:rsidRPr="00890D7C">
        <w:rPr>
          <w:sz w:val="28"/>
          <w:szCs w:val="28"/>
        </w:rPr>
        <w:t>Требования к уровню подготовки обучающихся.</w:t>
      </w:r>
      <w:bookmarkEnd w:id="7"/>
    </w:p>
    <w:p w:rsidR="00A32056" w:rsidRPr="00890D7C" w:rsidRDefault="00A32056">
      <w:pPr>
        <w:pStyle w:val="181"/>
        <w:shd w:val="clear" w:color="auto" w:fill="auto"/>
        <w:spacing w:before="0" w:after="615" w:line="270" w:lineRule="exact"/>
        <w:ind w:left="20" w:firstLine="0"/>
        <w:rPr>
          <w:sz w:val="28"/>
          <w:szCs w:val="28"/>
        </w:rPr>
      </w:pPr>
      <w:r w:rsidRPr="00890D7C">
        <w:rPr>
          <w:rStyle w:val="182"/>
          <w:sz w:val="28"/>
          <w:szCs w:val="28"/>
        </w:rPr>
        <w:t>В результате усвоения программы учащиеся должны уметь:</w:t>
      </w:r>
    </w:p>
    <w:p w:rsidR="00A32056" w:rsidRPr="00890D7C" w:rsidRDefault="00A32056" w:rsidP="00E0130A">
      <w:pPr>
        <w:pStyle w:val="5"/>
        <w:numPr>
          <w:ilvl w:val="0"/>
          <w:numId w:val="3"/>
        </w:numPr>
        <w:shd w:val="clear" w:color="auto" w:fill="auto"/>
        <w:tabs>
          <w:tab w:val="left" w:pos="426"/>
        </w:tabs>
        <w:spacing w:line="360" w:lineRule="auto"/>
        <w:ind w:left="426" w:right="320" w:hanging="34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выполнять санитарно-гигиенические требования: соблюдать личную гигиену и осуществлять гигиенические процедуры в течение дня;</w:t>
      </w:r>
    </w:p>
    <w:p w:rsidR="00A32056" w:rsidRPr="00890D7C" w:rsidRDefault="00A32056" w:rsidP="00E0130A">
      <w:pPr>
        <w:pStyle w:val="5"/>
        <w:numPr>
          <w:ilvl w:val="0"/>
          <w:numId w:val="3"/>
        </w:numPr>
        <w:shd w:val="clear" w:color="auto" w:fill="auto"/>
        <w:tabs>
          <w:tab w:val="left" w:pos="426"/>
        </w:tabs>
        <w:spacing w:line="360" w:lineRule="auto"/>
        <w:ind w:left="426" w:hanging="426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осуществлять активную оздоровительную деятельность;</w:t>
      </w:r>
    </w:p>
    <w:p w:rsidR="00A32056" w:rsidRPr="00890D7C" w:rsidRDefault="00A32056" w:rsidP="00E0130A">
      <w:pPr>
        <w:pStyle w:val="5"/>
        <w:numPr>
          <w:ilvl w:val="0"/>
          <w:numId w:val="3"/>
        </w:numPr>
        <w:shd w:val="clear" w:color="auto" w:fill="auto"/>
        <w:tabs>
          <w:tab w:val="left" w:pos="426"/>
        </w:tabs>
        <w:spacing w:line="360" w:lineRule="auto"/>
        <w:ind w:left="426" w:right="320" w:hanging="426"/>
        <w:jc w:val="left"/>
        <w:rPr>
          <w:sz w:val="28"/>
          <w:szCs w:val="28"/>
        </w:rPr>
      </w:pPr>
      <w:r w:rsidRPr="00890D7C">
        <w:rPr>
          <w:sz w:val="28"/>
          <w:szCs w:val="28"/>
        </w:rPr>
        <w:t xml:space="preserve">формировать своё здоровье. </w:t>
      </w:r>
    </w:p>
    <w:p w:rsidR="00A32056" w:rsidRPr="00890D7C" w:rsidRDefault="00A32056" w:rsidP="00E0130A">
      <w:pPr>
        <w:pStyle w:val="5"/>
        <w:shd w:val="clear" w:color="auto" w:fill="auto"/>
        <w:tabs>
          <w:tab w:val="left" w:pos="426"/>
        </w:tabs>
        <w:spacing w:line="360" w:lineRule="auto"/>
        <w:ind w:left="426" w:right="320" w:firstLine="0"/>
        <w:jc w:val="left"/>
        <w:rPr>
          <w:sz w:val="28"/>
          <w:szCs w:val="28"/>
        </w:rPr>
      </w:pPr>
    </w:p>
    <w:p w:rsidR="00A32056" w:rsidRPr="00890D7C" w:rsidRDefault="00A32056" w:rsidP="00E0130A">
      <w:pPr>
        <w:pStyle w:val="5"/>
        <w:shd w:val="clear" w:color="auto" w:fill="auto"/>
        <w:tabs>
          <w:tab w:val="left" w:pos="426"/>
        </w:tabs>
        <w:spacing w:line="360" w:lineRule="auto"/>
        <w:ind w:right="320" w:firstLine="0"/>
        <w:jc w:val="left"/>
        <w:rPr>
          <w:sz w:val="28"/>
          <w:szCs w:val="28"/>
        </w:rPr>
      </w:pPr>
      <w:r w:rsidRPr="00890D7C">
        <w:rPr>
          <w:rStyle w:val="a1"/>
          <w:sz w:val="28"/>
          <w:szCs w:val="28"/>
        </w:rPr>
        <w:t>Учащиеся должны знать:</w:t>
      </w:r>
    </w:p>
    <w:p w:rsidR="00A32056" w:rsidRPr="00890D7C" w:rsidRDefault="00A32056" w:rsidP="00E0130A">
      <w:pPr>
        <w:pStyle w:val="5"/>
        <w:numPr>
          <w:ilvl w:val="0"/>
          <w:numId w:val="3"/>
        </w:numPr>
        <w:shd w:val="clear" w:color="auto" w:fill="auto"/>
        <w:tabs>
          <w:tab w:val="left" w:pos="426"/>
        </w:tabs>
        <w:spacing w:line="360" w:lineRule="auto"/>
        <w:ind w:left="426" w:hanging="426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правила поведения с незнакомыми людьми;</w:t>
      </w:r>
    </w:p>
    <w:p w:rsidR="00A32056" w:rsidRPr="00890D7C" w:rsidRDefault="00A32056" w:rsidP="00E0130A">
      <w:pPr>
        <w:pStyle w:val="5"/>
        <w:numPr>
          <w:ilvl w:val="0"/>
          <w:numId w:val="3"/>
        </w:numPr>
        <w:shd w:val="clear" w:color="auto" w:fill="auto"/>
        <w:tabs>
          <w:tab w:val="left" w:pos="426"/>
        </w:tabs>
        <w:spacing w:line="360" w:lineRule="auto"/>
        <w:ind w:left="426" w:hanging="426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факторы, влияющие на здоровье человека;</w:t>
      </w:r>
    </w:p>
    <w:p w:rsidR="00A32056" w:rsidRPr="00890D7C" w:rsidRDefault="00A32056" w:rsidP="00E0130A">
      <w:pPr>
        <w:pStyle w:val="5"/>
        <w:numPr>
          <w:ilvl w:val="0"/>
          <w:numId w:val="3"/>
        </w:numPr>
        <w:shd w:val="clear" w:color="auto" w:fill="auto"/>
        <w:tabs>
          <w:tab w:val="left" w:pos="426"/>
        </w:tabs>
        <w:spacing w:line="360" w:lineRule="auto"/>
        <w:ind w:left="426" w:hanging="426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причины некоторых заболеваний;</w:t>
      </w:r>
    </w:p>
    <w:p w:rsidR="00A32056" w:rsidRPr="00890D7C" w:rsidRDefault="00A32056" w:rsidP="00E0130A">
      <w:pPr>
        <w:pStyle w:val="5"/>
        <w:numPr>
          <w:ilvl w:val="0"/>
          <w:numId w:val="3"/>
        </w:numPr>
        <w:shd w:val="clear" w:color="auto" w:fill="auto"/>
        <w:tabs>
          <w:tab w:val="left" w:pos="426"/>
        </w:tabs>
        <w:spacing w:line="360" w:lineRule="auto"/>
        <w:ind w:left="426" w:hanging="426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причины возникновения травм и правила оказания первой помощи;</w:t>
      </w:r>
    </w:p>
    <w:p w:rsidR="00A32056" w:rsidRPr="00890D7C" w:rsidRDefault="00A32056" w:rsidP="00E0130A">
      <w:pPr>
        <w:pStyle w:val="5"/>
        <w:numPr>
          <w:ilvl w:val="0"/>
          <w:numId w:val="3"/>
        </w:numPr>
        <w:shd w:val="clear" w:color="auto" w:fill="auto"/>
        <w:tabs>
          <w:tab w:val="left" w:pos="426"/>
        </w:tabs>
        <w:spacing w:line="360" w:lineRule="auto"/>
        <w:ind w:left="426" w:hanging="426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о пользе физических упражнений для гармоничного развития человека;</w:t>
      </w:r>
    </w:p>
    <w:p w:rsidR="00A32056" w:rsidRPr="00890D7C" w:rsidRDefault="00A32056" w:rsidP="00E0130A">
      <w:pPr>
        <w:pStyle w:val="5"/>
        <w:numPr>
          <w:ilvl w:val="0"/>
          <w:numId w:val="3"/>
        </w:numPr>
        <w:shd w:val="clear" w:color="auto" w:fill="auto"/>
        <w:tabs>
          <w:tab w:val="left" w:pos="426"/>
        </w:tabs>
        <w:spacing w:line="360" w:lineRule="auto"/>
        <w:ind w:left="426" w:hanging="426"/>
        <w:jc w:val="left"/>
        <w:rPr>
          <w:sz w:val="28"/>
          <w:szCs w:val="28"/>
        </w:rPr>
        <w:sectPr w:rsidR="00A32056" w:rsidRPr="00890D7C" w:rsidSect="00766098">
          <w:type w:val="continuous"/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  <w:r w:rsidRPr="00890D7C">
        <w:rPr>
          <w:sz w:val="28"/>
          <w:szCs w:val="28"/>
        </w:rPr>
        <w:t>основные формы физических занятий и виды физических упражнений.</w:t>
      </w:r>
    </w:p>
    <w:p w:rsidR="00A32056" w:rsidRDefault="00A32056">
      <w:pPr>
        <w:pStyle w:val="40"/>
        <w:shd w:val="clear" w:color="auto" w:fill="auto"/>
        <w:spacing w:after="238" w:line="312" w:lineRule="exact"/>
        <w:ind w:right="20"/>
        <w:jc w:val="center"/>
        <w:rPr>
          <w:sz w:val="28"/>
          <w:szCs w:val="28"/>
        </w:rPr>
      </w:pPr>
    </w:p>
    <w:p w:rsidR="00A32056" w:rsidRDefault="00A32056">
      <w:pPr>
        <w:pStyle w:val="40"/>
        <w:shd w:val="clear" w:color="auto" w:fill="auto"/>
        <w:spacing w:after="238" w:line="312" w:lineRule="exact"/>
        <w:ind w:right="20"/>
        <w:jc w:val="center"/>
        <w:rPr>
          <w:sz w:val="28"/>
          <w:szCs w:val="28"/>
        </w:rPr>
      </w:pPr>
    </w:p>
    <w:p w:rsidR="00A32056" w:rsidRPr="00890D7C" w:rsidRDefault="00A32056">
      <w:pPr>
        <w:pStyle w:val="40"/>
        <w:shd w:val="clear" w:color="auto" w:fill="auto"/>
        <w:spacing w:after="238" w:line="312" w:lineRule="exact"/>
        <w:ind w:right="20"/>
        <w:jc w:val="center"/>
        <w:rPr>
          <w:sz w:val="28"/>
          <w:szCs w:val="28"/>
        </w:rPr>
      </w:pPr>
    </w:p>
    <w:p w:rsidR="00A32056" w:rsidRPr="00890D7C" w:rsidRDefault="00A32056">
      <w:pPr>
        <w:pStyle w:val="40"/>
        <w:shd w:val="clear" w:color="auto" w:fill="auto"/>
        <w:spacing w:after="238" w:line="312" w:lineRule="exact"/>
        <w:ind w:right="20"/>
        <w:jc w:val="center"/>
        <w:rPr>
          <w:sz w:val="28"/>
          <w:szCs w:val="28"/>
        </w:rPr>
      </w:pPr>
      <w:r w:rsidRPr="00890D7C">
        <w:rPr>
          <w:sz w:val="28"/>
          <w:szCs w:val="28"/>
        </w:rPr>
        <w:t>Учебно-тематическое планирование 1 год обучения</w:t>
      </w:r>
    </w:p>
    <w:p w:rsidR="00A32056" w:rsidRPr="00890D7C" w:rsidRDefault="00A32056" w:rsidP="00E0130A">
      <w:pPr>
        <w:pStyle w:val="40"/>
        <w:shd w:val="clear" w:color="auto" w:fill="auto"/>
        <w:spacing w:after="238" w:line="312" w:lineRule="exact"/>
        <w:ind w:right="20"/>
        <w:rPr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2"/>
        <w:gridCol w:w="30"/>
        <w:gridCol w:w="4122"/>
        <w:gridCol w:w="8"/>
        <w:gridCol w:w="1572"/>
        <w:gridCol w:w="1604"/>
        <w:gridCol w:w="1739"/>
      </w:tblGrid>
      <w:tr w:rsidR="00A32056" w:rsidRPr="00890D7C" w:rsidTr="007A0835">
        <w:tc>
          <w:tcPr>
            <w:tcW w:w="702" w:type="dxa"/>
            <w:gridSpan w:val="2"/>
            <w:vMerge w:val="restart"/>
            <w:vAlign w:val="center"/>
          </w:tcPr>
          <w:p w:rsidR="00A32056" w:rsidRPr="007A0835" w:rsidRDefault="00A32056" w:rsidP="005D66B9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A08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№</w:t>
            </w:r>
          </w:p>
          <w:p w:rsidR="00A32056" w:rsidRPr="007A0835" w:rsidRDefault="00A32056" w:rsidP="005D6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8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п/п</w:t>
            </w:r>
          </w:p>
        </w:tc>
        <w:tc>
          <w:tcPr>
            <w:tcW w:w="4130" w:type="dxa"/>
            <w:gridSpan w:val="2"/>
            <w:vMerge w:val="restart"/>
            <w:vAlign w:val="center"/>
          </w:tcPr>
          <w:p w:rsidR="00A32056" w:rsidRPr="007A0835" w:rsidRDefault="00A32056" w:rsidP="007A0835">
            <w:pPr>
              <w:pStyle w:val="181"/>
              <w:ind w:left="440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Наименование темы</w:t>
            </w:r>
          </w:p>
        </w:tc>
        <w:tc>
          <w:tcPr>
            <w:tcW w:w="4915" w:type="dxa"/>
            <w:gridSpan w:val="3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after="238" w:line="312" w:lineRule="exact"/>
              <w:ind w:right="20"/>
              <w:jc w:val="center"/>
              <w:rPr>
                <w:b w:val="0"/>
                <w:i/>
                <w:sz w:val="28"/>
                <w:szCs w:val="28"/>
              </w:rPr>
            </w:pPr>
            <w:r w:rsidRPr="007A0835">
              <w:rPr>
                <w:b w:val="0"/>
                <w:i/>
                <w:sz w:val="28"/>
                <w:szCs w:val="28"/>
              </w:rPr>
              <w:t>Количество часов</w:t>
            </w:r>
          </w:p>
        </w:tc>
      </w:tr>
      <w:tr w:rsidR="00A32056" w:rsidRPr="00890D7C" w:rsidTr="007A0835">
        <w:tc>
          <w:tcPr>
            <w:tcW w:w="702" w:type="dxa"/>
            <w:gridSpan w:val="2"/>
            <w:vMerge/>
            <w:vAlign w:val="center"/>
          </w:tcPr>
          <w:p w:rsidR="00A32056" w:rsidRPr="007A0835" w:rsidRDefault="00A32056" w:rsidP="007A0835">
            <w:pPr>
              <w:pStyle w:val="181"/>
              <w:shd w:val="clear" w:color="auto" w:fill="auto"/>
              <w:spacing w:before="60" w:after="0" w:line="240" w:lineRule="auto"/>
              <w:ind w:left="14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130" w:type="dxa"/>
            <w:gridSpan w:val="2"/>
            <w:vMerge/>
            <w:vAlign w:val="center"/>
          </w:tcPr>
          <w:p w:rsidR="00A32056" w:rsidRPr="007A0835" w:rsidRDefault="00A32056" w:rsidP="007A0835">
            <w:pPr>
              <w:pStyle w:val="181"/>
              <w:shd w:val="clear" w:color="auto" w:fill="auto"/>
              <w:spacing w:before="0" w:after="0" w:line="240" w:lineRule="auto"/>
              <w:ind w:left="44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572" w:type="dxa"/>
            <w:vAlign w:val="center"/>
          </w:tcPr>
          <w:p w:rsidR="00A32056" w:rsidRPr="007A0835" w:rsidRDefault="00A32056" w:rsidP="007A0835">
            <w:pPr>
              <w:pStyle w:val="181"/>
              <w:shd w:val="clear" w:color="auto" w:fill="auto"/>
              <w:spacing w:before="0" w:after="0" w:line="322" w:lineRule="exact"/>
              <w:ind w:firstLine="0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Общее кол-во часов</w:t>
            </w:r>
          </w:p>
        </w:tc>
        <w:tc>
          <w:tcPr>
            <w:tcW w:w="1604" w:type="dxa"/>
            <w:vAlign w:val="center"/>
          </w:tcPr>
          <w:p w:rsidR="00A32056" w:rsidRPr="007A0835" w:rsidRDefault="00A32056" w:rsidP="007A0835">
            <w:pPr>
              <w:pStyle w:val="18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Теория</w:t>
            </w:r>
          </w:p>
        </w:tc>
        <w:tc>
          <w:tcPr>
            <w:tcW w:w="1739" w:type="dxa"/>
            <w:vAlign w:val="center"/>
          </w:tcPr>
          <w:p w:rsidR="00A32056" w:rsidRPr="007A0835" w:rsidRDefault="00A32056" w:rsidP="007A0835">
            <w:pPr>
              <w:pStyle w:val="181"/>
              <w:shd w:val="clear" w:color="auto" w:fill="auto"/>
              <w:spacing w:before="0" w:after="0" w:line="240" w:lineRule="auto"/>
              <w:ind w:left="72" w:firstLine="0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Практика</w:t>
            </w:r>
          </w:p>
        </w:tc>
      </w:tr>
      <w:tr w:rsidR="00A32056" w:rsidRPr="00890D7C" w:rsidTr="007A0835">
        <w:tc>
          <w:tcPr>
            <w:tcW w:w="672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ind w:left="14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4152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7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Страна Здоровячков.</w:t>
            </w:r>
          </w:p>
        </w:tc>
        <w:tc>
          <w:tcPr>
            <w:tcW w:w="1580" w:type="dxa"/>
            <w:gridSpan w:val="2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604" w:type="dxa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739" w:type="dxa"/>
            <w:vAlign w:val="center"/>
          </w:tcPr>
          <w:p w:rsidR="00A32056" w:rsidRPr="007A0835" w:rsidRDefault="00A32056" w:rsidP="007A0835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0.5</w:t>
            </w:r>
          </w:p>
        </w:tc>
      </w:tr>
      <w:tr w:rsidR="00A32056" w:rsidRPr="00890D7C" w:rsidTr="007A0835">
        <w:tc>
          <w:tcPr>
            <w:tcW w:w="672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ind w:left="14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2</w:t>
            </w:r>
          </w:p>
        </w:tc>
        <w:tc>
          <w:tcPr>
            <w:tcW w:w="4152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7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Откуда берутся грязнули.</w:t>
            </w:r>
          </w:p>
        </w:tc>
        <w:tc>
          <w:tcPr>
            <w:tcW w:w="1580" w:type="dxa"/>
            <w:gridSpan w:val="2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604" w:type="dxa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739" w:type="dxa"/>
            <w:vAlign w:val="center"/>
          </w:tcPr>
          <w:p w:rsidR="00A32056" w:rsidRPr="007A0835" w:rsidRDefault="00A32056" w:rsidP="007A0835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0.5</w:t>
            </w:r>
          </w:p>
        </w:tc>
      </w:tr>
      <w:tr w:rsidR="00A32056" w:rsidRPr="00890D7C" w:rsidTr="007A0835">
        <w:tc>
          <w:tcPr>
            <w:tcW w:w="672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ind w:left="14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3</w:t>
            </w:r>
          </w:p>
        </w:tc>
        <w:tc>
          <w:tcPr>
            <w:tcW w:w="4152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2" w:lineRule="exact"/>
              <w:ind w:left="37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Глаза - главные помощники человека.</w:t>
            </w:r>
          </w:p>
        </w:tc>
        <w:tc>
          <w:tcPr>
            <w:tcW w:w="1580" w:type="dxa"/>
            <w:gridSpan w:val="2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604" w:type="dxa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739" w:type="dxa"/>
            <w:vAlign w:val="center"/>
          </w:tcPr>
          <w:p w:rsidR="00A32056" w:rsidRPr="007A0835" w:rsidRDefault="00A32056" w:rsidP="007A0835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0.5</w:t>
            </w:r>
          </w:p>
        </w:tc>
      </w:tr>
      <w:tr w:rsidR="00A32056" w:rsidRPr="00890D7C" w:rsidTr="007A0835">
        <w:tc>
          <w:tcPr>
            <w:tcW w:w="672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ind w:left="14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4</w:t>
            </w:r>
          </w:p>
        </w:tc>
        <w:tc>
          <w:tcPr>
            <w:tcW w:w="4152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7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У кого какие уши.</w:t>
            </w:r>
          </w:p>
        </w:tc>
        <w:tc>
          <w:tcPr>
            <w:tcW w:w="1580" w:type="dxa"/>
            <w:gridSpan w:val="2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604" w:type="dxa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739" w:type="dxa"/>
            <w:vAlign w:val="center"/>
          </w:tcPr>
          <w:p w:rsidR="00A32056" w:rsidRPr="007A0835" w:rsidRDefault="00A32056" w:rsidP="007A0835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0.5</w:t>
            </w:r>
          </w:p>
        </w:tc>
      </w:tr>
      <w:tr w:rsidR="00A32056" w:rsidRPr="00890D7C" w:rsidTr="007A0835">
        <w:tc>
          <w:tcPr>
            <w:tcW w:w="672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ind w:left="14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5</w:t>
            </w:r>
          </w:p>
        </w:tc>
        <w:tc>
          <w:tcPr>
            <w:tcW w:w="4152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7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Почему болят зубы.</w:t>
            </w:r>
          </w:p>
        </w:tc>
        <w:tc>
          <w:tcPr>
            <w:tcW w:w="1580" w:type="dxa"/>
            <w:gridSpan w:val="2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604" w:type="dxa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739" w:type="dxa"/>
            <w:vAlign w:val="center"/>
          </w:tcPr>
          <w:p w:rsidR="00A32056" w:rsidRPr="007A0835" w:rsidRDefault="00A32056" w:rsidP="007A0835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0.5</w:t>
            </w:r>
          </w:p>
        </w:tc>
      </w:tr>
      <w:tr w:rsidR="00A32056" w:rsidRPr="00890D7C" w:rsidTr="007A0835">
        <w:tc>
          <w:tcPr>
            <w:tcW w:w="672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ind w:left="14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6</w:t>
            </w:r>
          </w:p>
        </w:tc>
        <w:tc>
          <w:tcPr>
            <w:tcW w:w="4152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7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Если кто - то заболел.</w:t>
            </w:r>
          </w:p>
        </w:tc>
        <w:tc>
          <w:tcPr>
            <w:tcW w:w="1580" w:type="dxa"/>
            <w:gridSpan w:val="2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604" w:type="dxa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739" w:type="dxa"/>
            <w:vAlign w:val="center"/>
          </w:tcPr>
          <w:p w:rsidR="00A32056" w:rsidRPr="007A0835" w:rsidRDefault="00A32056" w:rsidP="007A0835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0.5</w:t>
            </w:r>
          </w:p>
        </w:tc>
      </w:tr>
      <w:tr w:rsidR="00A32056" w:rsidRPr="00890D7C" w:rsidTr="007A0835">
        <w:tc>
          <w:tcPr>
            <w:tcW w:w="672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ind w:left="14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7</w:t>
            </w:r>
          </w:p>
        </w:tc>
        <w:tc>
          <w:tcPr>
            <w:tcW w:w="4152" w:type="dxa"/>
            <w:gridSpan w:val="2"/>
          </w:tcPr>
          <w:p w:rsidR="00A32056" w:rsidRPr="007A0835" w:rsidRDefault="00A32056" w:rsidP="007A0835">
            <w:pPr>
              <w:pStyle w:val="40"/>
              <w:shd w:val="clear" w:color="auto" w:fill="auto"/>
              <w:ind w:left="37"/>
              <w:jc w:val="left"/>
              <w:rPr>
                <w:b w:val="0"/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Игровое, итоговое занятие.</w:t>
            </w:r>
            <w:r w:rsidRPr="007A0835">
              <w:rPr>
                <w:b w:val="0"/>
                <w:sz w:val="28"/>
                <w:szCs w:val="28"/>
              </w:rPr>
              <w:t xml:space="preserve"> Путешествие по стране Здоровячков.</w:t>
            </w:r>
          </w:p>
        </w:tc>
        <w:tc>
          <w:tcPr>
            <w:tcW w:w="1580" w:type="dxa"/>
            <w:gridSpan w:val="2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604" w:type="dxa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1739" w:type="dxa"/>
            <w:vAlign w:val="center"/>
          </w:tcPr>
          <w:p w:rsidR="00A32056" w:rsidRPr="007A0835" w:rsidRDefault="00A32056" w:rsidP="007A0835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</w:tr>
      <w:tr w:rsidR="00A32056" w:rsidRPr="00890D7C" w:rsidTr="007A0835">
        <w:tc>
          <w:tcPr>
            <w:tcW w:w="672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ind w:left="14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8</w:t>
            </w:r>
          </w:p>
        </w:tc>
        <w:tc>
          <w:tcPr>
            <w:tcW w:w="4152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7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Как мы устроены.</w:t>
            </w:r>
          </w:p>
        </w:tc>
        <w:tc>
          <w:tcPr>
            <w:tcW w:w="1580" w:type="dxa"/>
            <w:gridSpan w:val="2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604" w:type="dxa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739" w:type="dxa"/>
            <w:vAlign w:val="center"/>
          </w:tcPr>
          <w:p w:rsidR="00A32056" w:rsidRPr="007A0835" w:rsidRDefault="00A32056" w:rsidP="007A0835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0.5</w:t>
            </w:r>
          </w:p>
        </w:tc>
      </w:tr>
      <w:tr w:rsidR="00A32056" w:rsidRPr="00890D7C" w:rsidTr="007A0835">
        <w:tc>
          <w:tcPr>
            <w:tcW w:w="672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ind w:left="14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9</w:t>
            </w:r>
          </w:p>
        </w:tc>
        <w:tc>
          <w:tcPr>
            <w:tcW w:w="4152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2" w:lineRule="exact"/>
              <w:ind w:left="37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«Рабочие инструменты» человека.</w:t>
            </w:r>
          </w:p>
        </w:tc>
        <w:tc>
          <w:tcPr>
            <w:tcW w:w="1580" w:type="dxa"/>
            <w:gridSpan w:val="2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604" w:type="dxa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739" w:type="dxa"/>
            <w:vAlign w:val="center"/>
          </w:tcPr>
          <w:p w:rsidR="00A32056" w:rsidRPr="007A0835" w:rsidRDefault="00A32056" w:rsidP="007A0835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0.5</w:t>
            </w:r>
          </w:p>
        </w:tc>
      </w:tr>
      <w:tr w:rsidR="00A32056" w:rsidRPr="00890D7C" w:rsidTr="007A0835">
        <w:tc>
          <w:tcPr>
            <w:tcW w:w="672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ind w:left="14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10</w:t>
            </w:r>
          </w:p>
        </w:tc>
        <w:tc>
          <w:tcPr>
            <w:tcW w:w="4152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2" w:lineRule="exact"/>
              <w:ind w:left="37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Ухаживай за одеждой и обувью.</w:t>
            </w:r>
          </w:p>
        </w:tc>
        <w:tc>
          <w:tcPr>
            <w:tcW w:w="1580" w:type="dxa"/>
            <w:gridSpan w:val="2"/>
            <w:vAlign w:val="center"/>
          </w:tcPr>
          <w:p w:rsidR="00A32056" w:rsidRPr="007A0835" w:rsidRDefault="00A32056" w:rsidP="007A0835">
            <w:pPr>
              <w:pStyle w:val="80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7A08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04" w:type="dxa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739" w:type="dxa"/>
            <w:vAlign w:val="center"/>
          </w:tcPr>
          <w:p w:rsidR="00A32056" w:rsidRPr="007A0835" w:rsidRDefault="00A32056" w:rsidP="007A0835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0.5</w:t>
            </w:r>
          </w:p>
        </w:tc>
      </w:tr>
      <w:tr w:rsidR="00A32056" w:rsidRPr="00890D7C" w:rsidTr="007A0835">
        <w:tc>
          <w:tcPr>
            <w:tcW w:w="672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ind w:left="14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11</w:t>
            </w:r>
          </w:p>
        </w:tc>
        <w:tc>
          <w:tcPr>
            <w:tcW w:w="4152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2" w:lineRule="exact"/>
              <w:ind w:left="37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Содержи жилище в порядке.</w:t>
            </w:r>
          </w:p>
        </w:tc>
        <w:tc>
          <w:tcPr>
            <w:tcW w:w="1580" w:type="dxa"/>
            <w:gridSpan w:val="2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604" w:type="dxa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739" w:type="dxa"/>
            <w:vAlign w:val="center"/>
          </w:tcPr>
          <w:p w:rsidR="00A32056" w:rsidRPr="007A0835" w:rsidRDefault="00A32056" w:rsidP="007A0835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0.5</w:t>
            </w:r>
          </w:p>
        </w:tc>
      </w:tr>
      <w:tr w:rsidR="00A32056" w:rsidRPr="00890D7C" w:rsidTr="007A0835">
        <w:tc>
          <w:tcPr>
            <w:tcW w:w="672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ind w:left="14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12</w:t>
            </w:r>
          </w:p>
        </w:tc>
        <w:tc>
          <w:tcPr>
            <w:tcW w:w="4152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ind w:left="37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Наши домашние животные.</w:t>
            </w:r>
          </w:p>
        </w:tc>
        <w:tc>
          <w:tcPr>
            <w:tcW w:w="1580" w:type="dxa"/>
            <w:gridSpan w:val="2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604" w:type="dxa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739" w:type="dxa"/>
            <w:vAlign w:val="center"/>
          </w:tcPr>
          <w:p w:rsidR="00A32056" w:rsidRPr="007A0835" w:rsidRDefault="00A32056" w:rsidP="007A0835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0.5</w:t>
            </w:r>
          </w:p>
        </w:tc>
      </w:tr>
      <w:tr w:rsidR="00A32056" w:rsidRPr="00890D7C" w:rsidTr="007A0835">
        <w:tc>
          <w:tcPr>
            <w:tcW w:w="672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ind w:left="14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13</w:t>
            </w:r>
          </w:p>
        </w:tc>
        <w:tc>
          <w:tcPr>
            <w:tcW w:w="4152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2" w:lineRule="exact"/>
              <w:ind w:left="37"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Живут сестрички - вредные сестрички.</w:t>
            </w:r>
          </w:p>
        </w:tc>
        <w:tc>
          <w:tcPr>
            <w:tcW w:w="1580" w:type="dxa"/>
            <w:gridSpan w:val="2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604" w:type="dxa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739" w:type="dxa"/>
            <w:vAlign w:val="center"/>
          </w:tcPr>
          <w:p w:rsidR="00A32056" w:rsidRPr="007A0835" w:rsidRDefault="00A32056" w:rsidP="007A0835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0.5</w:t>
            </w:r>
          </w:p>
        </w:tc>
      </w:tr>
      <w:tr w:rsidR="00A32056" w:rsidRPr="00890D7C" w:rsidTr="007A0835">
        <w:tc>
          <w:tcPr>
            <w:tcW w:w="672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ind w:left="14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14</w:t>
            </w:r>
          </w:p>
        </w:tc>
        <w:tc>
          <w:tcPr>
            <w:tcW w:w="4152" w:type="dxa"/>
            <w:gridSpan w:val="2"/>
          </w:tcPr>
          <w:p w:rsidR="00A32056" w:rsidRPr="007A0835" w:rsidRDefault="00A32056" w:rsidP="007A0835">
            <w:pPr>
              <w:pStyle w:val="40"/>
              <w:shd w:val="clear" w:color="auto" w:fill="auto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 xml:space="preserve">Игровое, итоговое занятие. </w:t>
            </w:r>
            <w:r w:rsidRPr="007A0835">
              <w:rPr>
                <w:b w:val="0"/>
                <w:sz w:val="28"/>
                <w:szCs w:val="28"/>
              </w:rPr>
              <w:t>Путешествие « В путь - дорогу собирайся, за здоровьем отправляйся»</w:t>
            </w:r>
          </w:p>
        </w:tc>
        <w:tc>
          <w:tcPr>
            <w:tcW w:w="1580" w:type="dxa"/>
            <w:gridSpan w:val="2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604" w:type="dxa"/>
            <w:vAlign w:val="center"/>
          </w:tcPr>
          <w:p w:rsidR="00A32056" w:rsidRPr="007A0835" w:rsidRDefault="00A32056" w:rsidP="007A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9" w:type="dxa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1</w:t>
            </w:r>
          </w:p>
        </w:tc>
      </w:tr>
      <w:tr w:rsidR="00A32056" w:rsidRPr="00890D7C" w:rsidTr="007A0835">
        <w:tc>
          <w:tcPr>
            <w:tcW w:w="672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ind w:left="14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15</w:t>
            </w:r>
          </w:p>
        </w:tc>
        <w:tc>
          <w:tcPr>
            <w:tcW w:w="4152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6" w:lineRule="exact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Кто со спортом дружен, тому доктор не нужен.</w:t>
            </w:r>
          </w:p>
        </w:tc>
        <w:tc>
          <w:tcPr>
            <w:tcW w:w="1580" w:type="dxa"/>
            <w:gridSpan w:val="2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604" w:type="dxa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739" w:type="dxa"/>
            <w:vAlign w:val="center"/>
          </w:tcPr>
          <w:p w:rsidR="00A32056" w:rsidRPr="007A0835" w:rsidRDefault="00A32056" w:rsidP="007A0835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0.5</w:t>
            </w:r>
          </w:p>
        </w:tc>
      </w:tr>
      <w:tr w:rsidR="00A32056" w:rsidRPr="00890D7C" w:rsidTr="007A0835">
        <w:tc>
          <w:tcPr>
            <w:tcW w:w="672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ind w:left="14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16</w:t>
            </w:r>
          </w:p>
        </w:tc>
        <w:tc>
          <w:tcPr>
            <w:tcW w:w="4152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6" w:lineRule="exact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Солнце, воздух и вода наши лучшие друзья.</w:t>
            </w:r>
          </w:p>
        </w:tc>
        <w:tc>
          <w:tcPr>
            <w:tcW w:w="1580" w:type="dxa"/>
            <w:gridSpan w:val="2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604" w:type="dxa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739" w:type="dxa"/>
            <w:vAlign w:val="center"/>
          </w:tcPr>
          <w:p w:rsidR="00A32056" w:rsidRPr="007A0835" w:rsidRDefault="00A32056" w:rsidP="007A0835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0.5</w:t>
            </w:r>
          </w:p>
        </w:tc>
      </w:tr>
      <w:tr w:rsidR="00A32056" w:rsidRPr="00890D7C" w:rsidTr="007A0835">
        <w:tc>
          <w:tcPr>
            <w:tcW w:w="672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ind w:left="14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17</w:t>
            </w:r>
          </w:p>
        </w:tc>
        <w:tc>
          <w:tcPr>
            <w:tcW w:w="4152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Сон.</w:t>
            </w:r>
          </w:p>
        </w:tc>
        <w:tc>
          <w:tcPr>
            <w:tcW w:w="1580" w:type="dxa"/>
            <w:gridSpan w:val="2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604" w:type="dxa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739" w:type="dxa"/>
            <w:vAlign w:val="center"/>
          </w:tcPr>
          <w:p w:rsidR="00A32056" w:rsidRPr="007A0835" w:rsidRDefault="00A32056" w:rsidP="007A0835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0.5</w:t>
            </w:r>
          </w:p>
        </w:tc>
      </w:tr>
      <w:tr w:rsidR="00A32056" w:rsidRPr="00890D7C" w:rsidTr="007A0835">
        <w:tc>
          <w:tcPr>
            <w:tcW w:w="672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ind w:left="14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18</w:t>
            </w:r>
          </w:p>
        </w:tc>
        <w:tc>
          <w:tcPr>
            <w:tcW w:w="4152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Что такое режим дня.</w:t>
            </w:r>
          </w:p>
        </w:tc>
        <w:tc>
          <w:tcPr>
            <w:tcW w:w="1580" w:type="dxa"/>
            <w:gridSpan w:val="2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604" w:type="dxa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739" w:type="dxa"/>
            <w:vAlign w:val="center"/>
          </w:tcPr>
          <w:p w:rsidR="00A32056" w:rsidRPr="007A0835" w:rsidRDefault="00A32056" w:rsidP="007A0835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0.5</w:t>
            </w:r>
          </w:p>
        </w:tc>
      </w:tr>
      <w:tr w:rsidR="00A32056" w:rsidRPr="00890D7C" w:rsidTr="007A0835">
        <w:tc>
          <w:tcPr>
            <w:tcW w:w="672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ind w:left="14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19</w:t>
            </w:r>
          </w:p>
        </w:tc>
        <w:tc>
          <w:tcPr>
            <w:tcW w:w="4152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Что такое настроение.</w:t>
            </w:r>
          </w:p>
        </w:tc>
        <w:tc>
          <w:tcPr>
            <w:tcW w:w="1580" w:type="dxa"/>
            <w:gridSpan w:val="2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604" w:type="dxa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739" w:type="dxa"/>
            <w:vAlign w:val="center"/>
          </w:tcPr>
          <w:p w:rsidR="00A32056" w:rsidRPr="007A0835" w:rsidRDefault="00A32056" w:rsidP="007A0835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0.5</w:t>
            </w:r>
          </w:p>
        </w:tc>
      </w:tr>
      <w:tr w:rsidR="00A32056" w:rsidRPr="00890D7C" w:rsidTr="007A0835">
        <w:tc>
          <w:tcPr>
            <w:tcW w:w="672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ind w:left="14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20</w:t>
            </w:r>
          </w:p>
        </w:tc>
        <w:tc>
          <w:tcPr>
            <w:tcW w:w="4152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Школьные правила.</w:t>
            </w:r>
          </w:p>
        </w:tc>
        <w:tc>
          <w:tcPr>
            <w:tcW w:w="1580" w:type="dxa"/>
            <w:gridSpan w:val="2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604" w:type="dxa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739" w:type="dxa"/>
            <w:vAlign w:val="center"/>
          </w:tcPr>
          <w:p w:rsidR="00A32056" w:rsidRPr="007A0835" w:rsidRDefault="00A32056" w:rsidP="007A0835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0.5</w:t>
            </w:r>
          </w:p>
        </w:tc>
      </w:tr>
      <w:tr w:rsidR="00A32056" w:rsidRPr="00890D7C" w:rsidTr="007A0835">
        <w:tc>
          <w:tcPr>
            <w:tcW w:w="672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ind w:left="14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21</w:t>
            </w:r>
          </w:p>
        </w:tc>
        <w:tc>
          <w:tcPr>
            <w:tcW w:w="4152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Мы идём в гости</w:t>
            </w:r>
          </w:p>
        </w:tc>
        <w:tc>
          <w:tcPr>
            <w:tcW w:w="1580" w:type="dxa"/>
            <w:gridSpan w:val="2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604" w:type="dxa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739" w:type="dxa"/>
            <w:vAlign w:val="center"/>
          </w:tcPr>
          <w:p w:rsidR="00A32056" w:rsidRPr="007A0835" w:rsidRDefault="00A32056" w:rsidP="007A0835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0.5</w:t>
            </w:r>
          </w:p>
        </w:tc>
      </w:tr>
      <w:tr w:rsidR="00A32056" w:rsidRPr="00890D7C" w:rsidTr="007A0835">
        <w:tc>
          <w:tcPr>
            <w:tcW w:w="672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ind w:left="14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22</w:t>
            </w:r>
          </w:p>
        </w:tc>
        <w:tc>
          <w:tcPr>
            <w:tcW w:w="4152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Один дома.</w:t>
            </w:r>
          </w:p>
        </w:tc>
        <w:tc>
          <w:tcPr>
            <w:tcW w:w="1580" w:type="dxa"/>
            <w:gridSpan w:val="2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604" w:type="dxa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739" w:type="dxa"/>
            <w:vAlign w:val="center"/>
          </w:tcPr>
          <w:p w:rsidR="00A32056" w:rsidRPr="007A0835" w:rsidRDefault="00A32056" w:rsidP="007A0835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0.5</w:t>
            </w:r>
          </w:p>
        </w:tc>
      </w:tr>
      <w:tr w:rsidR="00A32056" w:rsidRPr="00890D7C" w:rsidTr="007A0835">
        <w:tc>
          <w:tcPr>
            <w:tcW w:w="672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ind w:left="14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23</w:t>
            </w:r>
          </w:p>
        </w:tc>
        <w:tc>
          <w:tcPr>
            <w:tcW w:w="4152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Зачем человек ест.</w:t>
            </w:r>
          </w:p>
        </w:tc>
        <w:tc>
          <w:tcPr>
            <w:tcW w:w="1580" w:type="dxa"/>
            <w:gridSpan w:val="2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604" w:type="dxa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739" w:type="dxa"/>
            <w:vAlign w:val="center"/>
          </w:tcPr>
          <w:p w:rsidR="00A32056" w:rsidRPr="007A0835" w:rsidRDefault="00A32056" w:rsidP="007A0835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0.5</w:t>
            </w:r>
          </w:p>
        </w:tc>
      </w:tr>
      <w:tr w:rsidR="00A32056" w:rsidRPr="00890D7C" w:rsidTr="007A0835">
        <w:tc>
          <w:tcPr>
            <w:tcW w:w="672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ind w:left="14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24</w:t>
            </w:r>
          </w:p>
        </w:tc>
        <w:tc>
          <w:tcPr>
            <w:tcW w:w="4152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Где растут овощи и фрукты.</w:t>
            </w:r>
          </w:p>
        </w:tc>
        <w:tc>
          <w:tcPr>
            <w:tcW w:w="1580" w:type="dxa"/>
            <w:gridSpan w:val="2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604" w:type="dxa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739" w:type="dxa"/>
            <w:vAlign w:val="center"/>
          </w:tcPr>
          <w:p w:rsidR="00A32056" w:rsidRPr="007A0835" w:rsidRDefault="00A32056" w:rsidP="007A0835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0.5</w:t>
            </w:r>
          </w:p>
        </w:tc>
      </w:tr>
      <w:tr w:rsidR="00A32056" w:rsidRPr="00890D7C" w:rsidTr="007A0835">
        <w:tc>
          <w:tcPr>
            <w:tcW w:w="672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ind w:left="12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25</w:t>
            </w:r>
          </w:p>
        </w:tc>
        <w:tc>
          <w:tcPr>
            <w:tcW w:w="4152" w:type="dxa"/>
            <w:gridSpan w:val="2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322" w:lineRule="exact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 xml:space="preserve">Игровое, итоговое занятие. </w:t>
            </w:r>
            <w:r w:rsidRPr="007A0835">
              <w:rPr>
                <w:b w:val="0"/>
                <w:sz w:val="28"/>
                <w:szCs w:val="28"/>
              </w:rPr>
              <w:t>Путешествие « Полезно - вредно»</w:t>
            </w:r>
          </w:p>
        </w:tc>
        <w:tc>
          <w:tcPr>
            <w:tcW w:w="1580" w:type="dxa"/>
            <w:gridSpan w:val="2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vAlign w:val="center"/>
          </w:tcPr>
          <w:p w:rsidR="00A32056" w:rsidRPr="007A0835" w:rsidRDefault="00A32056" w:rsidP="007A0835">
            <w:pPr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9" w:type="dxa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</w:tr>
      <w:tr w:rsidR="00A32056" w:rsidRPr="00890D7C" w:rsidTr="007A0835">
        <w:tc>
          <w:tcPr>
            <w:tcW w:w="672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ind w:left="12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26</w:t>
            </w:r>
          </w:p>
        </w:tc>
        <w:tc>
          <w:tcPr>
            <w:tcW w:w="4152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22" w:lineRule="exact"/>
              <w:ind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Запомните, детки, таблетки - это не конфетки!</w:t>
            </w:r>
          </w:p>
        </w:tc>
        <w:tc>
          <w:tcPr>
            <w:tcW w:w="1580" w:type="dxa"/>
            <w:gridSpan w:val="2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739" w:type="dxa"/>
            <w:vAlign w:val="center"/>
          </w:tcPr>
          <w:p w:rsidR="00A32056" w:rsidRPr="007A0835" w:rsidRDefault="00A32056" w:rsidP="007A0835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0.5</w:t>
            </w:r>
          </w:p>
        </w:tc>
      </w:tr>
      <w:tr w:rsidR="00A32056" w:rsidRPr="00890D7C" w:rsidTr="007A0835">
        <w:tc>
          <w:tcPr>
            <w:tcW w:w="672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ind w:left="12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27</w:t>
            </w:r>
          </w:p>
        </w:tc>
        <w:tc>
          <w:tcPr>
            <w:tcW w:w="4152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Природные доктора.</w:t>
            </w:r>
          </w:p>
        </w:tc>
        <w:tc>
          <w:tcPr>
            <w:tcW w:w="1580" w:type="dxa"/>
            <w:gridSpan w:val="2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739" w:type="dxa"/>
            <w:vAlign w:val="center"/>
          </w:tcPr>
          <w:p w:rsidR="00A32056" w:rsidRPr="007A0835" w:rsidRDefault="00A32056" w:rsidP="007A0835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0.5</w:t>
            </w:r>
          </w:p>
        </w:tc>
      </w:tr>
      <w:tr w:rsidR="00A32056" w:rsidRPr="00890D7C" w:rsidTr="007A0835">
        <w:tc>
          <w:tcPr>
            <w:tcW w:w="672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ind w:left="12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28</w:t>
            </w:r>
          </w:p>
        </w:tc>
        <w:tc>
          <w:tcPr>
            <w:tcW w:w="4152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312" w:lineRule="exact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Путешествие по железной дороге.</w:t>
            </w:r>
          </w:p>
        </w:tc>
        <w:tc>
          <w:tcPr>
            <w:tcW w:w="1580" w:type="dxa"/>
            <w:gridSpan w:val="2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739" w:type="dxa"/>
            <w:vAlign w:val="center"/>
          </w:tcPr>
          <w:p w:rsidR="00A32056" w:rsidRPr="007A0835" w:rsidRDefault="00A32056" w:rsidP="007A0835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0.5</w:t>
            </w:r>
          </w:p>
        </w:tc>
      </w:tr>
      <w:tr w:rsidR="00A32056" w:rsidRPr="00890D7C" w:rsidTr="007A0835">
        <w:tc>
          <w:tcPr>
            <w:tcW w:w="672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ind w:left="12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29</w:t>
            </w:r>
          </w:p>
        </w:tc>
        <w:tc>
          <w:tcPr>
            <w:tcW w:w="4152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ind w:firstLine="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Азбука безопасности на дороге.</w:t>
            </w:r>
          </w:p>
        </w:tc>
        <w:tc>
          <w:tcPr>
            <w:tcW w:w="1580" w:type="dxa"/>
            <w:gridSpan w:val="2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739" w:type="dxa"/>
            <w:vAlign w:val="center"/>
          </w:tcPr>
          <w:p w:rsidR="00A32056" w:rsidRPr="007A0835" w:rsidRDefault="00A32056" w:rsidP="007A0835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0.5</w:t>
            </w:r>
          </w:p>
        </w:tc>
      </w:tr>
      <w:tr w:rsidR="00A32056" w:rsidRPr="00890D7C" w:rsidTr="007A0835">
        <w:tc>
          <w:tcPr>
            <w:tcW w:w="672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ind w:left="12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30</w:t>
            </w:r>
          </w:p>
        </w:tc>
        <w:tc>
          <w:tcPr>
            <w:tcW w:w="4152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Пожар и его опасности.</w:t>
            </w:r>
          </w:p>
        </w:tc>
        <w:tc>
          <w:tcPr>
            <w:tcW w:w="1580" w:type="dxa"/>
            <w:gridSpan w:val="2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739" w:type="dxa"/>
            <w:vAlign w:val="center"/>
          </w:tcPr>
          <w:p w:rsidR="00A32056" w:rsidRPr="007A0835" w:rsidRDefault="00A32056" w:rsidP="007A0835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0.5</w:t>
            </w:r>
          </w:p>
        </w:tc>
      </w:tr>
      <w:tr w:rsidR="00A32056" w:rsidRPr="00890D7C" w:rsidTr="007A0835">
        <w:tc>
          <w:tcPr>
            <w:tcW w:w="672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ind w:left="12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31</w:t>
            </w:r>
          </w:p>
        </w:tc>
        <w:tc>
          <w:tcPr>
            <w:tcW w:w="4152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Опасности на воде.</w:t>
            </w:r>
          </w:p>
        </w:tc>
        <w:tc>
          <w:tcPr>
            <w:tcW w:w="1580" w:type="dxa"/>
            <w:gridSpan w:val="2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739" w:type="dxa"/>
            <w:vAlign w:val="center"/>
          </w:tcPr>
          <w:p w:rsidR="00A32056" w:rsidRPr="007A0835" w:rsidRDefault="00A32056" w:rsidP="007A0835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0.5</w:t>
            </w:r>
          </w:p>
        </w:tc>
      </w:tr>
      <w:tr w:rsidR="00A32056" w:rsidRPr="00890D7C" w:rsidTr="007A0835">
        <w:tc>
          <w:tcPr>
            <w:tcW w:w="672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ind w:left="12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32</w:t>
            </w:r>
          </w:p>
        </w:tc>
        <w:tc>
          <w:tcPr>
            <w:tcW w:w="4152" w:type="dxa"/>
            <w:gridSpan w:val="2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Кто такие террористы.</w:t>
            </w:r>
          </w:p>
        </w:tc>
        <w:tc>
          <w:tcPr>
            <w:tcW w:w="1580" w:type="dxa"/>
            <w:gridSpan w:val="2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vAlign w:val="center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7A0835"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739" w:type="dxa"/>
            <w:vAlign w:val="center"/>
          </w:tcPr>
          <w:p w:rsidR="00A32056" w:rsidRPr="007A0835" w:rsidRDefault="00A32056" w:rsidP="007A0835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0.5</w:t>
            </w:r>
          </w:p>
        </w:tc>
      </w:tr>
      <w:tr w:rsidR="00A32056" w:rsidRPr="00890D7C" w:rsidTr="007A0835">
        <w:tc>
          <w:tcPr>
            <w:tcW w:w="672" w:type="dxa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ind w:left="12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33</w:t>
            </w:r>
          </w:p>
        </w:tc>
        <w:tc>
          <w:tcPr>
            <w:tcW w:w="4152" w:type="dxa"/>
            <w:gridSpan w:val="2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322" w:lineRule="exact"/>
              <w:ind w:left="34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 xml:space="preserve">Игровое, итоговое занятие. </w:t>
            </w:r>
            <w:r w:rsidRPr="007A0835">
              <w:rPr>
                <w:b w:val="0"/>
                <w:sz w:val="28"/>
                <w:szCs w:val="28"/>
              </w:rPr>
              <w:t>Путешествие - без опасности.</w:t>
            </w:r>
          </w:p>
        </w:tc>
        <w:tc>
          <w:tcPr>
            <w:tcW w:w="1580" w:type="dxa"/>
            <w:gridSpan w:val="2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vAlign w:val="center"/>
          </w:tcPr>
          <w:p w:rsidR="00A32056" w:rsidRPr="007A0835" w:rsidRDefault="00A32056" w:rsidP="007A0835">
            <w:pPr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9" w:type="dxa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</w:t>
            </w:r>
          </w:p>
        </w:tc>
      </w:tr>
      <w:tr w:rsidR="00A32056" w:rsidRPr="00890D7C" w:rsidTr="007A0835">
        <w:tc>
          <w:tcPr>
            <w:tcW w:w="672" w:type="dxa"/>
          </w:tcPr>
          <w:p w:rsidR="00A32056" w:rsidRPr="007A0835" w:rsidRDefault="00A32056" w:rsidP="005D66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2" w:type="dxa"/>
            <w:gridSpan w:val="2"/>
          </w:tcPr>
          <w:p w:rsidR="00A32056" w:rsidRPr="007A0835" w:rsidRDefault="00A32056" w:rsidP="007A0835">
            <w:pPr>
              <w:pStyle w:val="40"/>
              <w:shd w:val="clear" w:color="auto" w:fill="auto"/>
              <w:spacing w:line="240" w:lineRule="auto"/>
              <w:ind w:left="120"/>
              <w:jc w:val="left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 xml:space="preserve">Всего: </w:t>
            </w:r>
          </w:p>
        </w:tc>
        <w:tc>
          <w:tcPr>
            <w:tcW w:w="1580" w:type="dxa"/>
            <w:gridSpan w:val="2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33</w:t>
            </w:r>
          </w:p>
        </w:tc>
        <w:tc>
          <w:tcPr>
            <w:tcW w:w="1604" w:type="dxa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14.5</w:t>
            </w:r>
          </w:p>
        </w:tc>
        <w:tc>
          <w:tcPr>
            <w:tcW w:w="1739" w:type="dxa"/>
            <w:vAlign w:val="center"/>
          </w:tcPr>
          <w:p w:rsidR="00A32056" w:rsidRPr="007A0835" w:rsidRDefault="00A32056" w:rsidP="007A0835">
            <w:pPr>
              <w:pStyle w:val="5"/>
              <w:shd w:val="clear" w:color="auto" w:fill="auto"/>
              <w:spacing w:line="240" w:lineRule="auto"/>
              <w:ind w:left="34" w:firstLine="0"/>
              <w:jc w:val="center"/>
              <w:rPr>
                <w:sz w:val="28"/>
                <w:szCs w:val="28"/>
              </w:rPr>
            </w:pPr>
            <w:r w:rsidRPr="007A0835">
              <w:rPr>
                <w:sz w:val="28"/>
                <w:szCs w:val="28"/>
              </w:rPr>
              <w:t>18.5</w:t>
            </w:r>
          </w:p>
        </w:tc>
      </w:tr>
    </w:tbl>
    <w:p w:rsidR="00A32056" w:rsidRPr="00890D7C" w:rsidRDefault="00A32056" w:rsidP="00E0130A">
      <w:pPr>
        <w:pStyle w:val="40"/>
        <w:shd w:val="clear" w:color="auto" w:fill="auto"/>
        <w:spacing w:after="238" w:line="312" w:lineRule="exact"/>
        <w:ind w:right="20"/>
        <w:rPr>
          <w:sz w:val="28"/>
          <w:szCs w:val="28"/>
        </w:rPr>
      </w:pPr>
    </w:p>
    <w:p w:rsidR="00A32056" w:rsidRPr="00890D7C" w:rsidRDefault="00A32056" w:rsidP="005D66B9">
      <w:pPr>
        <w:rPr>
          <w:rFonts w:ascii="Times New Roman" w:hAnsi="Times New Roman" w:cs="Times New Roman"/>
          <w:sz w:val="28"/>
          <w:szCs w:val="28"/>
        </w:rPr>
        <w:sectPr w:rsidR="00A32056" w:rsidRPr="00890D7C" w:rsidSect="00766098">
          <w:type w:val="continuous"/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A32056" w:rsidRPr="00890D7C" w:rsidRDefault="00A32056">
      <w:pPr>
        <w:rPr>
          <w:rFonts w:ascii="Times New Roman" w:hAnsi="Times New Roman" w:cs="Times New Roman"/>
          <w:sz w:val="28"/>
          <w:szCs w:val="28"/>
        </w:rPr>
      </w:pPr>
    </w:p>
    <w:p w:rsidR="00A32056" w:rsidRPr="00890D7C" w:rsidRDefault="00A32056">
      <w:pPr>
        <w:pStyle w:val="30"/>
        <w:keepNext/>
        <w:keepLines/>
        <w:shd w:val="clear" w:color="auto" w:fill="auto"/>
        <w:spacing w:before="336" w:after="250" w:line="270" w:lineRule="exact"/>
        <w:ind w:left="3600"/>
        <w:jc w:val="left"/>
        <w:rPr>
          <w:sz w:val="28"/>
          <w:szCs w:val="28"/>
        </w:rPr>
      </w:pPr>
      <w:bookmarkStart w:id="8" w:name="bookmark8"/>
      <w:r w:rsidRPr="00890D7C">
        <w:rPr>
          <w:sz w:val="28"/>
          <w:szCs w:val="28"/>
        </w:rPr>
        <w:t>Содержание занятий.</w:t>
      </w:r>
      <w:bookmarkEnd w:id="8"/>
    </w:p>
    <w:p w:rsidR="00A32056" w:rsidRDefault="00A32056" w:rsidP="005D66B9">
      <w:pPr>
        <w:pStyle w:val="5"/>
        <w:shd w:val="clear" w:color="auto" w:fill="auto"/>
        <w:ind w:right="140" w:firstLine="0"/>
        <w:jc w:val="left"/>
        <w:rPr>
          <w:rStyle w:val="241"/>
          <w:sz w:val="28"/>
          <w:szCs w:val="28"/>
        </w:rPr>
      </w:pPr>
      <w:r w:rsidRPr="00890D7C">
        <w:rPr>
          <w:rStyle w:val="151"/>
          <w:sz w:val="28"/>
          <w:szCs w:val="28"/>
        </w:rPr>
        <w:t>Тема 1.</w:t>
      </w:r>
      <w:r w:rsidRPr="00890D7C">
        <w:rPr>
          <w:rStyle w:val="241"/>
          <w:sz w:val="28"/>
          <w:szCs w:val="28"/>
        </w:rPr>
        <w:t xml:space="preserve"> </w:t>
      </w:r>
      <w:r w:rsidRPr="00890D7C">
        <w:rPr>
          <w:rStyle w:val="234"/>
          <w:sz w:val="28"/>
          <w:szCs w:val="28"/>
        </w:rPr>
        <w:t>Вводное занятие. Страна Здоровячков.</w:t>
      </w:r>
      <w:r w:rsidRPr="00890D7C">
        <w:rPr>
          <w:rStyle w:val="241"/>
          <w:sz w:val="28"/>
          <w:szCs w:val="28"/>
        </w:rPr>
        <w:t xml:space="preserve"> (1час) </w:t>
      </w:r>
    </w:p>
    <w:p w:rsidR="00A32056" w:rsidRDefault="00A32056" w:rsidP="005D66B9">
      <w:pPr>
        <w:pStyle w:val="5"/>
        <w:shd w:val="clear" w:color="auto" w:fill="auto"/>
        <w:ind w:right="140" w:firstLine="0"/>
        <w:jc w:val="left"/>
        <w:rPr>
          <w:sz w:val="28"/>
          <w:szCs w:val="28"/>
        </w:rPr>
      </w:pPr>
      <w:r w:rsidRPr="00625538">
        <w:rPr>
          <w:rStyle w:val="241"/>
          <w:i w:val="0"/>
          <w:sz w:val="28"/>
          <w:szCs w:val="28"/>
        </w:rPr>
        <w:t>Теория:</w:t>
      </w:r>
      <w:r>
        <w:rPr>
          <w:rStyle w:val="241"/>
          <w:sz w:val="28"/>
          <w:szCs w:val="28"/>
        </w:rPr>
        <w:t xml:space="preserve"> </w:t>
      </w:r>
      <w:r w:rsidRPr="00890D7C">
        <w:rPr>
          <w:sz w:val="28"/>
          <w:szCs w:val="28"/>
        </w:rPr>
        <w:t xml:space="preserve">Вступительное слово учителя. Беседа по стихотворению «Мойдодыр». Оздоровительная минутка. Добрые советы. </w:t>
      </w:r>
    </w:p>
    <w:p w:rsidR="00A32056" w:rsidRPr="00625538" w:rsidRDefault="00A32056" w:rsidP="005D66B9">
      <w:pPr>
        <w:pStyle w:val="5"/>
        <w:shd w:val="clear" w:color="auto" w:fill="auto"/>
        <w:ind w:right="140" w:firstLine="0"/>
        <w:jc w:val="left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 xml:space="preserve">Заучивание слов. Солнце, воздух и вода - наши лучшие друзья. Игра «Доскажи словечко». </w:t>
      </w:r>
    </w:p>
    <w:p w:rsidR="00A32056" w:rsidRPr="00890D7C" w:rsidRDefault="00A32056" w:rsidP="005D66B9">
      <w:pPr>
        <w:pStyle w:val="5"/>
        <w:shd w:val="clear" w:color="auto" w:fill="auto"/>
        <w:ind w:right="140" w:firstLine="0"/>
        <w:jc w:val="left"/>
        <w:rPr>
          <w:sz w:val="28"/>
          <w:szCs w:val="28"/>
        </w:rPr>
      </w:pPr>
      <w:r w:rsidRPr="00890D7C">
        <w:rPr>
          <w:rStyle w:val="151"/>
          <w:sz w:val="28"/>
          <w:szCs w:val="28"/>
        </w:rPr>
        <w:t>Тема 2.</w:t>
      </w:r>
      <w:r w:rsidRPr="00890D7C">
        <w:rPr>
          <w:rStyle w:val="241"/>
          <w:sz w:val="28"/>
          <w:szCs w:val="28"/>
        </w:rPr>
        <w:t xml:space="preserve"> </w:t>
      </w:r>
      <w:r w:rsidRPr="00890D7C">
        <w:rPr>
          <w:rStyle w:val="234"/>
          <w:sz w:val="28"/>
          <w:szCs w:val="28"/>
        </w:rPr>
        <w:t>Откуда берутся грязнули.</w:t>
      </w:r>
      <w:r w:rsidRPr="00890D7C">
        <w:rPr>
          <w:rStyle w:val="241"/>
          <w:sz w:val="28"/>
          <w:szCs w:val="28"/>
        </w:rPr>
        <w:t xml:space="preserve"> (1час)</w:t>
      </w:r>
    </w:p>
    <w:p w:rsidR="00A32056" w:rsidRDefault="00A32056" w:rsidP="005D66B9">
      <w:pPr>
        <w:pStyle w:val="5"/>
        <w:shd w:val="clear" w:color="auto" w:fill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Повторение добрых советов. Сказка о микробах. </w:t>
      </w:r>
    </w:p>
    <w:p w:rsidR="00A32056" w:rsidRPr="00890D7C" w:rsidRDefault="00A32056" w:rsidP="005D66B9">
      <w:pPr>
        <w:pStyle w:val="5"/>
        <w:shd w:val="clear" w:color="auto" w:fill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Игра «Кто больше знает?» Заучивание слов. От</w:t>
      </w:r>
    </w:p>
    <w:p w:rsidR="00A32056" w:rsidRPr="00890D7C" w:rsidRDefault="00A32056" w:rsidP="005D66B9">
      <w:pPr>
        <w:pStyle w:val="5"/>
        <w:shd w:val="clear" w:color="auto" w:fill="auto"/>
        <w:ind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простой воды и мыла, у микробов тают силы. Оздоровительная минутка.</w:t>
      </w:r>
    </w:p>
    <w:p w:rsidR="00A32056" w:rsidRPr="00890D7C" w:rsidRDefault="00A32056" w:rsidP="005D66B9">
      <w:pPr>
        <w:pStyle w:val="5"/>
        <w:shd w:val="clear" w:color="auto" w:fill="auto"/>
        <w:ind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Игра «Наоборот». Творческая работа.</w:t>
      </w:r>
    </w:p>
    <w:p w:rsidR="00A32056" w:rsidRPr="00890D7C" w:rsidRDefault="00A32056" w:rsidP="005D66B9">
      <w:pPr>
        <w:pStyle w:val="181"/>
        <w:shd w:val="clear" w:color="auto" w:fill="auto"/>
        <w:spacing w:before="0" w:after="0" w:line="317" w:lineRule="exact"/>
        <w:ind w:firstLine="0"/>
        <w:rPr>
          <w:sz w:val="28"/>
          <w:szCs w:val="28"/>
        </w:rPr>
      </w:pPr>
      <w:r w:rsidRPr="00890D7C">
        <w:rPr>
          <w:rStyle w:val="183"/>
          <w:sz w:val="28"/>
          <w:szCs w:val="28"/>
        </w:rPr>
        <w:t>Тема 3.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13"/>
          <w:sz w:val="28"/>
          <w:szCs w:val="28"/>
        </w:rPr>
        <w:t>Глаза - главные помощники человека</w:t>
      </w:r>
      <w:r w:rsidRPr="00890D7C">
        <w:rPr>
          <w:sz w:val="28"/>
          <w:szCs w:val="28"/>
        </w:rPr>
        <w:t>. (1час)</w:t>
      </w:r>
    </w:p>
    <w:p w:rsidR="00A32056" w:rsidRDefault="00A32056" w:rsidP="005D66B9">
      <w:pPr>
        <w:pStyle w:val="5"/>
        <w:shd w:val="clear" w:color="auto" w:fill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Беседа об органах зрения. Заучивание слов. </w:t>
      </w:r>
      <w:r>
        <w:rPr>
          <w:sz w:val="28"/>
          <w:szCs w:val="28"/>
        </w:rPr>
        <w:t>«</w:t>
      </w:r>
      <w:r w:rsidRPr="00890D7C">
        <w:rPr>
          <w:sz w:val="28"/>
          <w:szCs w:val="28"/>
        </w:rPr>
        <w:t>Я здоровье сберегу, сам себе я</w:t>
      </w:r>
      <w:r>
        <w:rPr>
          <w:sz w:val="28"/>
          <w:szCs w:val="28"/>
        </w:rPr>
        <w:t xml:space="preserve"> </w:t>
      </w:r>
      <w:r w:rsidRPr="00890D7C">
        <w:rPr>
          <w:sz w:val="28"/>
          <w:szCs w:val="28"/>
        </w:rPr>
        <w:t>помогу</w:t>
      </w:r>
      <w:r>
        <w:rPr>
          <w:sz w:val="28"/>
          <w:szCs w:val="28"/>
        </w:rPr>
        <w:t>»</w:t>
      </w:r>
      <w:r w:rsidRPr="00890D7C">
        <w:rPr>
          <w:sz w:val="28"/>
          <w:szCs w:val="28"/>
        </w:rPr>
        <w:t xml:space="preserve">. </w:t>
      </w:r>
    </w:p>
    <w:p w:rsidR="00A32056" w:rsidRPr="00890D7C" w:rsidRDefault="00A32056" w:rsidP="005D66B9">
      <w:pPr>
        <w:pStyle w:val="5"/>
        <w:shd w:val="clear" w:color="auto" w:fill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Опыт со светом. Гимнастика для глаз. Игра «Полезно - вредно».</w:t>
      </w:r>
    </w:p>
    <w:p w:rsidR="00A32056" w:rsidRPr="00890D7C" w:rsidRDefault="00A32056" w:rsidP="005D66B9">
      <w:pPr>
        <w:pStyle w:val="5"/>
        <w:shd w:val="clear" w:color="auto" w:fill="auto"/>
        <w:ind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Правила бережного отношения к зрению.</w:t>
      </w:r>
    </w:p>
    <w:p w:rsidR="00A32056" w:rsidRPr="00890D7C" w:rsidRDefault="00A32056" w:rsidP="005D66B9">
      <w:pPr>
        <w:pStyle w:val="181"/>
        <w:shd w:val="clear" w:color="auto" w:fill="auto"/>
        <w:spacing w:before="0" w:after="0" w:line="317" w:lineRule="exact"/>
        <w:ind w:firstLine="0"/>
        <w:rPr>
          <w:sz w:val="28"/>
          <w:szCs w:val="28"/>
        </w:rPr>
      </w:pPr>
      <w:r w:rsidRPr="00890D7C">
        <w:rPr>
          <w:rStyle w:val="183"/>
          <w:sz w:val="28"/>
          <w:szCs w:val="28"/>
        </w:rPr>
        <w:t>Тема 4.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13"/>
          <w:sz w:val="28"/>
          <w:szCs w:val="28"/>
        </w:rPr>
        <w:t>У кого какие уши.</w:t>
      </w:r>
      <w:r w:rsidRPr="00890D7C">
        <w:rPr>
          <w:sz w:val="28"/>
          <w:szCs w:val="28"/>
        </w:rPr>
        <w:t xml:space="preserve"> (1час)</w:t>
      </w:r>
    </w:p>
    <w:p w:rsidR="00A32056" w:rsidRDefault="00A32056" w:rsidP="005D66B9">
      <w:pPr>
        <w:pStyle w:val="5"/>
        <w:shd w:val="clear" w:color="auto" w:fill="auto"/>
        <w:ind w:right="1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Беседа по теме. Проведение опытов. Важные правила. </w:t>
      </w:r>
    </w:p>
    <w:p w:rsidR="00A32056" w:rsidRPr="00890D7C" w:rsidRDefault="00A32056" w:rsidP="005D66B9">
      <w:pPr>
        <w:pStyle w:val="5"/>
        <w:shd w:val="clear" w:color="auto" w:fill="auto"/>
        <w:ind w:right="1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Игра-лабиринт. «Найди выход» </w:t>
      </w:r>
      <w:r w:rsidRPr="00890D7C">
        <w:rPr>
          <w:sz w:val="28"/>
          <w:szCs w:val="28"/>
        </w:rPr>
        <w:t>Повторение</w:t>
      </w:r>
      <w:r>
        <w:rPr>
          <w:sz w:val="28"/>
          <w:szCs w:val="28"/>
        </w:rPr>
        <w:t xml:space="preserve"> з</w:t>
      </w:r>
      <w:r w:rsidRPr="00890D7C">
        <w:rPr>
          <w:sz w:val="28"/>
          <w:szCs w:val="28"/>
        </w:rPr>
        <w:t>аученных слов.</w:t>
      </w:r>
    </w:p>
    <w:p w:rsidR="00A32056" w:rsidRPr="00890D7C" w:rsidRDefault="00A32056" w:rsidP="005D66B9">
      <w:pPr>
        <w:pStyle w:val="181"/>
        <w:shd w:val="clear" w:color="auto" w:fill="auto"/>
        <w:spacing w:before="0" w:after="0" w:line="317" w:lineRule="exact"/>
        <w:ind w:firstLine="0"/>
        <w:rPr>
          <w:sz w:val="28"/>
          <w:szCs w:val="28"/>
        </w:rPr>
      </w:pPr>
      <w:r w:rsidRPr="00890D7C">
        <w:rPr>
          <w:rStyle w:val="183"/>
          <w:sz w:val="28"/>
          <w:szCs w:val="28"/>
        </w:rPr>
        <w:t>Тема 5.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13"/>
          <w:sz w:val="28"/>
          <w:szCs w:val="28"/>
        </w:rPr>
        <w:t>Почему болят зубы.</w:t>
      </w:r>
      <w:r w:rsidRPr="00890D7C">
        <w:rPr>
          <w:sz w:val="28"/>
          <w:szCs w:val="28"/>
        </w:rPr>
        <w:t xml:space="preserve"> (1час)</w:t>
      </w:r>
    </w:p>
    <w:p w:rsidR="00A32056" w:rsidRDefault="00A32056" w:rsidP="005D66B9">
      <w:pPr>
        <w:pStyle w:val="5"/>
        <w:shd w:val="clear" w:color="auto" w:fill="auto"/>
        <w:ind w:right="1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Беседа по теме. Игра «Угадай-ка». </w:t>
      </w:r>
    </w:p>
    <w:p w:rsidR="00A32056" w:rsidRPr="00890D7C" w:rsidRDefault="00A32056" w:rsidP="005D66B9">
      <w:pPr>
        <w:pStyle w:val="5"/>
        <w:shd w:val="clear" w:color="auto" w:fill="auto"/>
        <w:ind w:right="1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Отгадывание загадок. Упражнение «Держи осанку».</w:t>
      </w:r>
    </w:p>
    <w:p w:rsidR="00A32056" w:rsidRPr="00890D7C" w:rsidRDefault="00A32056" w:rsidP="005D66B9">
      <w:pPr>
        <w:pStyle w:val="181"/>
        <w:shd w:val="clear" w:color="auto" w:fill="auto"/>
        <w:spacing w:before="0" w:after="0" w:line="317" w:lineRule="exact"/>
        <w:ind w:firstLine="0"/>
        <w:rPr>
          <w:sz w:val="28"/>
          <w:szCs w:val="28"/>
        </w:rPr>
      </w:pPr>
      <w:r w:rsidRPr="00890D7C">
        <w:rPr>
          <w:rStyle w:val="183"/>
          <w:sz w:val="28"/>
          <w:szCs w:val="28"/>
        </w:rPr>
        <w:t>Тема 6.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13"/>
          <w:sz w:val="28"/>
          <w:szCs w:val="28"/>
        </w:rPr>
        <w:t>Если кто- то заболел.</w:t>
      </w:r>
      <w:r w:rsidRPr="00890D7C">
        <w:rPr>
          <w:sz w:val="28"/>
          <w:szCs w:val="28"/>
        </w:rPr>
        <w:t xml:space="preserve"> (1час)</w:t>
      </w:r>
    </w:p>
    <w:p w:rsidR="00A32056" w:rsidRDefault="00A32056" w:rsidP="005D66B9">
      <w:pPr>
        <w:pStyle w:val="181"/>
        <w:shd w:val="clear" w:color="auto" w:fill="auto"/>
        <w:spacing w:before="0" w:after="0" w:line="317" w:lineRule="exact"/>
        <w:ind w:right="140" w:firstLine="0"/>
        <w:rPr>
          <w:rStyle w:val="184"/>
          <w:sz w:val="28"/>
          <w:szCs w:val="28"/>
        </w:rPr>
      </w:pPr>
      <w:r>
        <w:rPr>
          <w:rStyle w:val="184"/>
          <w:sz w:val="28"/>
          <w:szCs w:val="28"/>
        </w:rPr>
        <w:t xml:space="preserve">Теория: </w:t>
      </w:r>
      <w:r w:rsidRPr="00890D7C">
        <w:rPr>
          <w:rStyle w:val="184"/>
          <w:sz w:val="28"/>
          <w:szCs w:val="28"/>
        </w:rPr>
        <w:t xml:space="preserve">Беседа по теме. Правила поведения. Это важно. </w:t>
      </w:r>
    </w:p>
    <w:p w:rsidR="00A32056" w:rsidRPr="00890D7C" w:rsidRDefault="00A32056" w:rsidP="005D66B9">
      <w:pPr>
        <w:pStyle w:val="181"/>
        <w:shd w:val="clear" w:color="auto" w:fill="auto"/>
        <w:spacing w:before="0" w:after="0" w:line="317" w:lineRule="exact"/>
        <w:ind w:right="140" w:firstLine="0"/>
        <w:rPr>
          <w:rStyle w:val="184"/>
          <w:sz w:val="28"/>
          <w:szCs w:val="28"/>
        </w:rPr>
      </w:pPr>
      <w:r>
        <w:rPr>
          <w:rStyle w:val="184"/>
          <w:sz w:val="28"/>
          <w:szCs w:val="28"/>
        </w:rPr>
        <w:t xml:space="preserve">Практика: </w:t>
      </w:r>
      <w:r w:rsidRPr="00890D7C">
        <w:rPr>
          <w:rStyle w:val="184"/>
          <w:sz w:val="28"/>
          <w:szCs w:val="28"/>
        </w:rPr>
        <w:t>Доскажи предложение.</w:t>
      </w:r>
    </w:p>
    <w:p w:rsidR="00A32056" w:rsidRPr="00890D7C" w:rsidRDefault="00A32056" w:rsidP="005D66B9">
      <w:pPr>
        <w:pStyle w:val="181"/>
        <w:shd w:val="clear" w:color="auto" w:fill="auto"/>
        <w:spacing w:before="0" w:after="0" w:line="317" w:lineRule="exact"/>
        <w:ind w:right="140" w:firstLine="0"/>
        <w:rPr>
          <w:sz w:val="28"/>
          <w:szCs w:val="28"/>
        </w:rPr>
      </w:pPr>
      <w:r w:rsidRPr="00890D7C">
        <w:rPr>
          <w:rStyle w:val="183"/>
          <w:sz w:val="28"/>
          <w:szCs w:val="28"/>
        </w:rPr>
        <w:t>Тема 7.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13"/>
          <w:sz w:val="28"/>
          <w:szCs w:val="28"/>
        </w:rPr>
        <w:t xml:space="preserve">Игровое, итоговое </w:t>
      </w:r>
      <w:r>
        <w:rPr>
          <w:rStyle w:val="1813"/>
          <w:sz w:val="28"/>
          <w:szCs w:val="28"/>
        </w:rPr>
        <w:t xml:space="preserve">практическое </w:t>
      </w:r>
      <w:r w:rsidRPr="00890D7C">
        <w:rPr>
          <w:rStyle w:val="1813"/>
          <w:sz w:val="28"/>
          <w:szCs w:val="28"/>
        </w:rPr>
        <w:t>занятие. Путешествие по стране Здоровячков.</w:t>
      </w:r>
      <w:r w:rsidRPr="00890D7C">
        <w:rPr>
          <w:sz w:val="28"/>
          <w:szCs w:val="28"/>
        </w:rPr>
        <w:t xml:space="preserve"> (1 час)</w:t>
      </w:r>
    </w:p>
    <w:p w:rsidR="00A32056" w:rsidRPr="00890D7C" w:rsidRDefault="00A32056" w:rsidP="005D66B9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 xml:space="preserve"> Знакомство с новыми добрыми советами. Упражнение «Спрятанный сахар». Оздоровительна</w:t>
      </w:r>
      <w:r>
        <w:rPr>
          <w:sz w:val="28"/>
          <w:szCs w:val="28"/>
        </w:rPr>
        <w:t xml:space="preserve">я минутка. </w:t>
      </w:r>
      <w:r w:rsidRPr="00890D7C">
        <w:rPr>
          <w:sz w:val="28"/>
          <w:szCs w:val="28"/>
        </w:rPr>
        <w:t xml:space="preserve">Разучивание стихотворения. Тест. </w:t>
      </w:r>
    </w:p>
    <w:p w:rsidR="00A32056" w:rsidRPr="00890D7C" w:rsidRDefault="00A32056" w:rsidP="005D66B9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 w:rsidRPr="00890D7C">
        <w:rPr>
          <w:rStyle w:val="141"/>
          <w:sz w:val="28"/>
          <w:szCs w:val="28"/>
        </w:rPr>
        <w:t>Тема 8.</w:t>
      </w:r>
      <w:r w:rsidRPr="00890D7C">
        <w:rPr>
          <w:rStyle w:val="224"/>
          <w:sz w:val="28"/>
          <w:szCs w:val="28"/>
        </w:rPr>
        <w:t xml:space="preserve"> </w:t>
      </w:r>
      <w:r w:rsidRPr="00890D7C">
        <w:rPr>
          <w:rStyle w:val="212"/>
          <w:sz w:val="28"/>
          <w:szCs w:val="28"/>
        </w:rPr>
        <w:t>Как мы устроены? (</w:t>
      </w:r>
      <w:r w:rsidRPr="00890D7C">
        <w:rPr>
          <w:rStyle w:val="224"/>
          <w:sz w:val="28"/>
          <w:szCs w:val="28"/>
        </w:rPr>
        <w:t>1час)</w:t>
      </w:r>
    </w:p>
    <w:p w:rsidR="00A32056" w:rsidRPr="00890D7C" w:rsidRDefault="00A32056" w:rsidP="005D66B9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>Психологический тренинг «Сотвори солнце в себе». Новые добр</w:t>
      </w:r>
      <w:r>
        <w:rPr>
          <w:sz w:val="28"/>
          <w:szCs w:val="28"/>
        </w:rPr>
        <w:t>ые советы. Практика:</w:t>
      </w:r>
      <w:r w:rsidRPr="00890D7C">
        <w:rPr>
          <w:sz w:val="28"/>
          <w:szCs w:val="28"/>
        </w:rPr>
        <w:t xml:space="preserve"> Оздоровительная минутка. Памятка «Важные правила». Творческая работа.</w:t>
      </w:r>
    </w:p>
    <w:p w:rsidR="00A32056" w:rsidRPr="00890D7C" w:rsidRDefault="00A32056" w:rsidP="005D66B9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 xml:space="preserve"> </w:t>
      </w:r>
      <w:r w:rsidRPr="00890D7C">
        <w:rPr>
          <w:rStyle w:val="141"/>
          <w:sz w:val="28"/>
          <w:szCs w:val="28"/>
        </w:rPr>
        <w:t>Тема 9.</w:t>
      </w:r>
      <w:r w:rsidRPr="00890D7C">
        <w:rPr>
          <w:rStyle w:val="224"/>
          <w:sz w:val="28"/>
          <w:szCs w:val="28"/>
        </w:rPr>
        <w:t xml:space="preserve"> </w:t>
      </w:r>
      <w:r w:rsidRPr="00890D7C">
        <w:rPr>
          <w:rStyle w:val="212"/>
          <w:sz w:val="28"/>
          <w:szCs w:val="28"/>
        </w:rPr>
        <w:t>«Рабочие инструменты» человека.</w:t>
      </w:r>
      <w:r w:rsidRPr="00890D7C">
        <w:rPr>
          <w:rStyle w:val="224"/>
          <w:sz w:val="28"/>
          <w:szCs w:val="28"/>
        </w:rPr>
        <w:t xml:space="preserve"> (1час)</w:t>
      </w:r>
    </w:p>
    <w:p w:rsidR="00A32056" w:rsidRPr="00890D7C" w:rsidRDefault="00A32056" w:rsidP="005D66B9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Разгадывание загадок. Работа с пословицами и поговорками. Оздоровительная минутка. </w:t>
      </w: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 xml:space="preserve">Игра-соревнование «Кто больше?» Памятка «Это полезно знать». </w:t>
      </w:r>
    </w:p>
    <w:p w:rsidR="00A32056" w:rsidRPr="00890D7C" w:rsidRDefault="00A32056" w:rsidP="005D66B9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 w:rsidRPr="00890D7C">
        <w:rPr>
          <w:rStyle w:val="141"/>
          <w:sz w:val="28"/>
          <w:szCs w:val="28"/>
        </w:rPr>
        <w:t>Тема 10.</w:t>
      </w:r>
      <w:r w:rsidRPr="00890D7C">
        <w:rPr>
          <w:rStyle w:val="224"/>
          <w:sz w:val="28"/>
          <w:szCs w:val="28"/>
        </w:rPr>
        <w:t xml:space="preserve"> </w:t>
      </w:r>
      <w:r w:rsidRPr="00890D7C">
        <w:rPr>
          <w:rStyle w:val="212"/>
          <w:sz w:val="28"/>
          <w:szCs w:val="28"/>
        </w:rPr>
        <w:t>Ухаживай за одеждой и обувью. (</w:t>
      </w:r>
      <w:r w:rsidRPr="00890D7C">
        <w:rPr>
          <w:rStyle w:val="224"/>
          <w:sz w:val="28"/>
          <w:szCs w:val="28"/>
        </w:rPr>
        <w:t>1час)</w:t>
      </w:r>
    </w:p>
    <w:p w:rsidR="00A32056" w:rsidRPr="00890D7C" w:rsidRDefault="00A32056" w:rsidP="005D66B9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>Теория: Рассказ педагога</w:t>
      </w:r>
      <w:r w:rsidRPr="00890D7C">
        <w:rPr>
          <w:sz w:val="28"/>
          <w:szCs w:val="28"/>
        </w:rPr>
        <w:t xml:space="preserve">. Знакомство с новыми добрыми советами. </w:t>
      </w: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 xml:space="preserve">Разучивание игры «Верно-неверно», «Не пропусти мяч». </w:t>
      </w:r>
    </w:p>
    <w:p w:rsidR="00A32056" w:rsidRPr="00890D7C" w:rsidRDefault="00A32056" w:rsidP="005D66B9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 w:rsidRPr="00890D7C">
        <w:rPr>
          <w:rStyle w:val="141"/>
          <w:sz w:val="28"/>
          <w:szCs w:val="28"/>
        </w:rPr>
        <w:t>Тема 11.</w:t>
      </w:r>
      <w:r w:rsidRPr="00890D7C">
        <w:rPr>
          <w:rStyle w:val="224"/>
          <w:sz w:val="28"/>
          <w:szCs w:val="28"/>
        </w:rPr>
        <w:t xml:space="preserve"> </w:t>
      </w:r>
      <w:r w:rsidRPr="00890D7C">
        <w:rPr>
          <w:rStyle w:val="212"/>
          <w:sz w:val="28"/>
          <w:szCs w:val="28"/>
        </w:rPr>
        <w:t>Содержи жилище в порядке. (</w:t>
      </w:r>
      <w:r w:rsidRPr="00890D7C">
        <w:rPr>
          <w:rStyle w:val="224"/>
          <w:sz w:val="28"/>
          <w:szCs w:val="28"/>
        </w:rPr>
        <w:t>1час)</w:t>
      </w:r>
    </w:p>
    <w:p w:rsidR="00A32056" w:rsidRDefault="00A32056" w:rsidP="005D66B9">
      <w:pPr>
        <w:pStyle w:val="5"/>
        <w:shd w:val="clear" w:color="auto" w:fill="auto"/>
        <w:ind w:right="40" w:firstLine="0"/>
        <w:rPr>
          <w:sz w:val="28"/>
          <w:szCs w:val="28"/>
        </w:rPr>
      </w:pPr>
      <w:r>
        <w:rPr>
          <w:sz w:val="28"/>
          <w:szCs w:val="28"/>
        </w:rPr>
        <w:t>Теория: Рассказ педагога</w:t>
      </w:r>
      <w:r w:rsidRPr="00890D7C">
        <w:rPr>
          <w:sz w:val="28"/>
          <w:szCs w:val="28"/>
        </w:rPr>
        <w:t>. Игра «Угадайка». Встреча с добрыми советами. Пр</w:t>
      </w:r>
      <w:r>
        <w:rPr>
          <w:sz w:val="28"/>
          <w:szCs w:val="28"/>
        </w:rPr>
        <w:t xml:space="preserve">оведение опытов. </w:t>
      </w:r>
      <w:r w:rsidRPr="00890D7C">
        <w:rPr>
          <w:sz w:val="28"/>
          <w:szCs w:val="28"/>
        </w:rPr>
        <w:t xml:space="preserve">Оздоровительная минутка «Солнышко». </w:t>
      </w:r>
    </w:p>
    <w:p w:rsidR="00A32056" w:rsidRPr="00890D7C" w:rsidRDefault="00A32056" w:rsidP="005D66B9">
      <w:pPr>
        <w:pStyle w:val="5"/>
        <w:shd w:val="clear" w:color="auto" w:fill="auto"/>
        <w:ind w:right="40" w:firstLine="0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Правила ухода за жилищем.</w:t>
      </w:r>
    </w:p>
    <w:p w:rsidR="00A32056" w:rsidRDefault="00A32056" w:rsidP="001704EA">
      <w:pPr>
        <w:pStyle w:val="5"/>
        <w:shd w:val="clear" w:color="auto" w:fill="auto"/>
        <w:ind w:right="40" w:firstLine="0"/>
        <w:jc w:val="left"/>
        <w:rPr>
          <w:rStyle w:val="224"/>
          <w:sz w:val="28"/>
          <w:szCs w:val="28"/>
        </w:rPr>
      </w:pPr>
      <w:r w:rsidRPr="00890D7C">
        <w:rPr>
          <w:rStyle w:val="141"/>
          <w:sz w:val="28"/>
          <w:szCs w:val="28"/>
        </w:rPr>
        <w:t>Тема 12.</w:t>
      </w:r>
      <w:r w:rsidRPr="00890D7C">
        <w:rPr>
          <w:rStyle w:val="224"/>
          <w:sz w:val="28"/>
          <w:szCs w:val="28"/>
        </w:rPr>
        <w:t xml:space="preserve"> </w:t>
      </w:r>
      <w:r w:rsidRPr="00890D7C">
        <w:rPr>
          <w:rStyle w:val="212"/>
          <w:sz w:val="28"/>
          <w:szCs w:val="28"/>
        </w:rPr>
        <w:t>Наши домашнйе животные.</w:t>
      </w:r>
      <w:r w:rsidRPr="00890D7C">
        <w:rPr>
          <w:rStyle w:val="224"/>
          <w:sz w:val="28"/>
          <w:szCs w:val="28"/>
        </w:rPr>
        <w:t xml:space="preserve"> (1час) </w:t>
      </w:r>
    </w:p>
    <w:p w:rsidR="00A32056" w:rsidRDefault="00A32056" w:rsidP="001704EA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 w:rsidRPr="00D42EB8">
        <w:rPr>
          <w:rStyle w:val="224"/>
          <w:i w:val="0"/>
          <w:sz w:val="28"/>
          <w:szCs w:val="28"/>
        </w:rPr>
        <w:t>Теория:</w:t>
      </w:r>
      <w:r>
        <w:rPr>
          <w:rStyle w:val="224"/>
          <w:sz w:val="28"/>
          <w:szCs w:val="28"/>
        </w:rPr>
        <w:t xml:space="preserve"> </w:t>
      </w:r>
      <w:r w:rsidRPr="00890D7C">
        <w:rPr>
          <w:sz w:val="28"/>
          <w:szCs w:val="28"/>
        </w:rPr>
        <w:t>Расск</w:t>
      </w:r>
      <w:r>
        <w:rPr>
          <w:sz w:val="28"/>
          <w:szCs w:val="28"/>
        </w:rPr>
        <w:t xml:space="preserve">аз педагога. </w:t>
      </w:r>
    </w:p>
    <w:p w:rsidR="00A32056" w:rsidRPr="00890D7C" w:rsidRDefault="00A32056" w:rsidP="001704EA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 xml:space="preserve"> Оздоровительная минутка. Загадки по теме.</w:t>
      </w:r>
    </w:p>
    <w:p w:rsidR="00A32056" w:rsidRDefault="00A32056" w:rsidP="005D66B9">
      <w:pPr>
        <w:pStyle w:val="5"/>
        <w:shd w:val="clear" w:color="auto" w:fill="auto"/>
        <w:ind w:right="40" w:firstLine="0"/>
        <w:jc w:val="left"/>
        <w:rPr>
          <w:rStyle w:val="224"/>
          <w:sz w:val="28"/>
          <w:szCs w:val="28"/>
        </w:rPr>
      </w:pPr>
      <w:r w:rsidRPr="00890D7C">
        <w:rPr>
          <w:rStyle w:val="141"/>
          <w:sz w:val="28"/>
          <w:szCs w:val="28"/>
        </w:rPr>
        <w:t>Тема 13.</w:t>
      </w:r>
      <w:r w:rsidRPr="00890D7C">
        <w:rPr>
          <w:rStyle w:val="224"/>
          <w:sz w:val="28"/>
          <w:szCs w:val="28"/>
        </w:rPr>
        <w:t xml:space="preserve"> </w:t>
      </w:r>
      <w:r w:rsidRPr="00890D7C">
        <w:rPr>
          <w:rStyle w:val="212"/>
          <w:sz w:val="28"/>
          <w:szCs w:val="28"/>
        </w:rPr>
        <w:t>Живут сестрички - вредные привычки.</w:t>
      </w:r>
      <w:r w:rsidRPr="00890D7C">
        <w:rPr>
          <w:rStyle w:val="224"/>
          <w:sz w:val="28"/>
          <w:szCs w:val="28"/>
        </w:rPr>
        <w:t xml:space="preserve"> (1час) </w:t>
      </w:r>
    </w:p>
    <w:p w:rsidR="00A32056" w:rsidRDefault="00A32056" w:rsidP="005D66B9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 w:rsidRPr="00D42EB8">
        <w:rPr>
          <w:rStyle w:val="224"/>
          <w:i w:val="0"/>
          <w:sz w:val="28"/>
          <w:szCs w:val="28"/>
        </w:rPr>
        <w:t>Теория:</w:t>
      </w:r>
      <w:r>
        <w:rPr>
          <w:rStyle w:val="224"/>
          <w:sz w:val="28"/>
          <w:szCs w:val="28"/>
        </w:rPr>
        <w:t xml:space="preserve"> </w:t>
      </w:r>
      <w:r w:rsidRPr="00890D7C">
        <w:rPr>
          <w:sz w:val="28"/>
          <w:szCs w:val="28"/>
        </w:rPr>
        <w:t xml:space="preserve">Беседа «Это красивый человек». </w:t>
      </w:r>
    </w:p>
    <w:p w:rsidR="00A32056" w:rsidRPr="00890D7C" w:rsidRDefault="00A32056" w:rsidP="005D66B9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Игра «Да - нет»</w:t>
      </w:r>
      <w:r>
        <w:rPr>
          <w:sz w:val="28"/>
          <w:szCs w:val="28"/>
        </w:rPr>
        <w:t>. Анализ ситуации. Слово педагога</w:t>
      </w:r>
      <w:r w:rsidRPr="00890D7C">
        <w:rPr>
          <w:sz w:val="28"/>
          <w:szCs w:val="28"/>
        </w:rPr>
        <w:t>. Заучивание слов. Курить - здоровью вредить. Это нужно запомнить! Практическая работа в парах.</w:t>
      </w:r>
    </w:p>
    <w:p w:rsidR="00A32056" w:rsidRPr="00890D7C" w:rsidRDefault="00A32056" w:rsidP="005D66B9">
      <w:pPr>
        <w:pStyle w:val="181"/>
        <w:shd w:val="clear" w:color="auto" w:fill="auto"/>
        <w:spacing w:before="0" w:after="0" w:line="317" w:lineRule="exact"/>
        <w:ind w:right="40" w:firstLine="0"/>
        <w:rPr>
          <w:sz w:val="28"/>
          <w:szCs w:val="28"/>
        </w:rPr>
      </w:pPr>
      <w:r w:rsidRPr="00890D7C">
        <w:rPr>
          <w:rStyle w:val="1811"/>
          <w:sz w:val="28"/>
          <w:szCs w:val="28"/>
        </w:rPr>
        <w:t>Тема 14.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12"/>
          <w:sz w:val="28"/>
          <w:szCs w:val="28"/>
        </w:rPr>
        <w:t xml:space="preserve">Игровое, итоговое </w:t>
      </w:r>
      <w:r>
        <w:rPr>
          <w:rStyle w:val="1812"/>
          <w:sz w:val="28"/>
          <w:szCs w:val="28"/>
        </w:rPr>
        <w:t xml:space="preserve">практическое </w:t>
      </w:r>
      <w:r w:rsidRPr="00890D7C">
        <w:rPr>
          <w:rStyle w:val="1812"/>
          <w:sz w:val="28"/>
          <w:szCs w:val="28"/>
        </w:rPr>
        <w:t>занятие. Путешествие « В путь- дорогу собирайся, за здоровьем отправляйся».</w:t>
      </w:r>
      <w:r w:rsidRPr="00890D7C">
        <w:rPr>
          <w:sz w:val="28"/>
          <w:szCs w:val="28"/>
        </w:rPr>
        <w:t xml:space="preserve"> (1 час)</w:t>
      </w:r>
    </w:p>
    <w:p w:rsidR="00A32056" w:rsidRDefault="00A32056" w:rsidP="005D66B9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Повторение правил здоровья. Заучивание слов. </w:t>
      </w:r>
    </w:p>
    <w:p w:rsidR="00A32056" w:rsidRPr="00890D7C" w:rsidRDefault="00A32056" w:rsidP="005D66B9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Упражнение для осанки «Гора». Игра «Продолжи сказку».</w:t>
      </w:r>
    </w:p>
    <w:p w:rsidR="00A32056" w:rsidRDefault="00A32056" w:rsidP="005D66B9">
      <w:pPr>
        <w:pStyle w:val="5"/>
        <w:shd w:val="clear" w:color="auto" w:fill="auto"/>
        <w:ind w:right="40" w:firstLine="0"/>
        <w:jc w:val="left"/>
        <w:rPr>
          <w:rStyle w:val="224"/>
          <w:sz w:val="28"/>
          <w:szCs w:val="28"/>
        </w:rPr>
      </w:pPr>
      <w:r w:rsidRPr="00890D7C">
        <w:rPr>
          <w:rStyle w:val="141"/>
          <w:sz w:val="28"/>
          <w:szCs w:val="28"/>
        </w:rPr>
        <w:t>Тема 15.</w:t>
      </w:r>
      <w:r w:rsidRPr="00890D7C">
        <w:rPr>
          <w:rStyle w:val="224"/>
          <w:sz w:val="28"/>
          <w:szCs w:val="28"/>
        </w:rPr>
        <w:t xml:space="preserve"> </w:t>
      </w:r>
      <w:r w:rsidRPr="00890D7C">
        <w:rPr>
          <w:rStyle w:val="212"/>
          <w:sz w:val="28"/>
          <w:szCs w:val="28"/>
        </w:rPr>
        <w:t>Кто со спортом дружен, тому доктор не нужен.</w:t>
      </w:r>
      <w:r w:rsidRPr="00890D7C">
        <w:rPr>
          <w:rStyle w:val="224"/>
          <w:sz w:val="28"/>
          <w:szCs w:val="28"/>
        </w:rPr>
        <w:t xml:space="preserve"> (1час) </w:t>
      </w:r>
    </w:p>
    <w:p w:rsidR="00A32056" w:rsidRPr="00890D7C" w:rsidRDefault="00A32056" w:rsidP="005D66B9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 w:rsidRPr="00C250C2">
        <w:rPr>
          <w:rStyle w:val="224"/>
          <w:i w:val="0"/>
          <w:sz w:val="28"/>
          <w:szCs w:val="28"/>
        </w:rPr>
        <w:t>Теория:</w:t>
      </w:r>
      <w:r>
        <w:rPr>
          <w:rStyle w:val="224"/>
          <w:sz w:val="28"/>
          <w:szCs w:val="28"/>
        </w:rPr>
        <w:t xml:space="preserve"> </w:t>
      </w:r>
      <w:r w:rsidRPr="00890D7C">
        <w:rPr>
          <w:sz w:val="28"/>
          <w:szCs w:val="28"/>
        </w:rPr>
        <w:t xml:space="preserve">Разучивание игр «Круговые салки», эстафеты со скакалками, </w:t>
      </w: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«Весёлая эстафета», «Поезд». Слова для заучивания. Люди с самого рожденья жить не могут без движенья.</w:t>
      </w:r>
    </w:p>
    <w:p w:rsidR="00A32056" w:rsidRDefault="00A32056" w:rsidP="005D66B9">
      <w:pPr>
        <w:pStyle w:val="5"/>
        <w:shd w:val="clear" w:color="auto" w:fill="auto"/>
        <w:ind w:right="40" w:firstLine="0"/>
        <w:jc w:val="left"/>
        <w:rPr>
          <w:rStyle w:val="224"/>
          <w:sz w:val="28"/>
          <w:szCs w:val="28"/>
        </w:rPr>
      </w:pPr>
      <w:r w:rsidRPr="00890D7C">
        <w:rPr>
          <w:rStyle w:val="141"/>
          <w:sz w:val="28"/>
          <w:szCs w:val="28"/>
        </w:rPr>
        <w:t>Тема 16.</w:t>
      </w:r>
      <w:r w:rsidRPr="00890D7C">
        <w:rPr>
          <w:rStyle w:val="224"/>
          <w:sz w:val="28"/>
          <w:szCs w:val="28"/>
        </w:rPr>
        <w:t xml:space="preserve"> </w:t>
      </w:r>
      <w:r w:rsidRPr="00890D7C">
        <w:rPr>
          <w:rStyle w:val="212"/>
          <w:sz w:val="28"/>
          <w:szCs w:val="28"/>
        </w:rPr>
        <w:t>Солние, воздух и вода наши лучшие друзья.</w:t>
      </w:r>
      <w:r w:rsidRPr="00890D7C">
        <w:rPr>
          <w:rStyle w:val="224"/>
          <w:sz w:val="28"/>
          <w:szCs w:val="28"/>
        </w:rPr>
        <w:t xml:space="preserve"> (1час) </w:t>
      </w:r>
    </w:p>
    <w:p w:rsidR="00A32056" w:rsidRDefault="00A32056" w:rsidP="005D66B9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 w:rsidRPr="00C250C2">
        <w:rPr>
          <w:rStyle w:val="224"/>
          <w:i w:val="0"/>
          <w:sz w:val="28"/>
          <w:szCs w:val="28"/>
        </w:rPr>
        <w:t>Теория:</w:t>
      </w:r>
      <w:r>
        <w:rPr>
          <w:rStyle w:val="224"/>
          <w:sz w:val="28"/>
          <w:szCs w:val="28"/>
        </w:rPr>
        <w:t xml:space="preserve"> </w:t>
      </w:r>
      <w:r w:rsidRPr="00890D7C">
        <w:rPr>
          <w:sz w:val="28"/>
          <w:szCs w:val="28"/>
        </w:rPr>
        <w:t xml:space="preserve">Добрые советы. Анализ ситуации. Игра «Угадай-ка». Проведение опыта. Оздоровительная минутка. </w:t>
      </w:r>
    </w:p>
    <w:p w:rsidR="00A32056" w:rsidRPr="00890D7C" w:rsidRDefault="00A32056" w:rsidP="005D66B9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 xml:space="preserve">Игра «Что разрушает здоровье, что укрепляет?». Золотые правила закаливания. </w:t>
      </w:r>
    </w:p>
    <w:p w:rsidR="00A32056" w:rsidRPr="00890D7C" w:rsidRDefault="00A32056" w:rsidP="005D66B9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 w:rsidRPr="00890D7C">
        <w:rPr>
          <w:rStyle w:val="141"/>
          <w:sz w:val="28"/>
          <w:szCs w:val="28"/>
        </w:rPr>
        <w:t>Тема 17.</w:t>
      </w:r>
      <w:r w:rsidRPr="00890D7C">
        <w:rPr>
          <w:rStyle w:val="224"/>
          <w:sz w:val="28"/>
          <w:szCs w:val="28"/>
        </w:rPr>
        <w:t xml:space="preserve"> </w:t>
      </w:r>
      <w:r w:rsidRPr="00890D7C">
        <w:rPr>
          <w:rStyle w:val="212"/>
          <w:sz w:val="28"/>
          <w:szCs w:val="28"/>
        </w:rPr>
        <w:t>Сон.</w:t>
      </w:r>
      <w:r w:rsidRPr="00890D7C">
        <w:rPr>
          <w:rStyle w:val="224"/>
          <w:sz w:val="28"/>
          <w:szCs w:val="28"/>
        </w:rPr>
        <w:t xml:space="preserve"> (1час)</w:t>
      </w:r>
    </w:p>
    <w:p w:rsidR="00A32056" w:rsidRDefault="00A32056" w:rsidP="005D66B9">
      <w:pPr>
        <w:pStyle w:val="5"/>
        <w:shd w:val="clear" w:color="auto" w:fill="auto"/>
        <w:ind w:right="40" w:firstLine="0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>Игры «Можно - нельзя». Повторение правил здоровья. Анализ ситуации. Оздоровительная</w:t>
      </w:r>
      <w:r>
        <w:rPr>
          <w:sz w:val="28"/>
          <w:szCs w:val="28"/>
        </w:rPr>
        <w:t xml:space="preserve"> минутка «Хождение по камушкам».</w:t>
      </w:r>
      <w:r w:rsidRPr="00890D7C">
        <w:rPr>
          <w:sz w:val="28"/>
          <w:szCs w:val="28"/>
        </w:rPr>
        <w:t xml:space="preserve"> </w:t>
      </w:r>
    </w:p>
    <w:p w:rsidR="00A32056" w:rsidRPr="00890D7C" w:rsidRDefault="00A32056" w:rsidP="005D66B9">
      <w:pPr>
        <w:pStyle w:val="5"/>
        <w:shd w:val="clear" w:color="auto" w:fill="auto"/>
        <w:ind w:right="40" w:firstLine="0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Игра по гигиене сна «Плохо - хорошо».</w:t>
      </w:r>
    </w:p>
    <w:p w:rsidR="00A32056" w:rsidRPr="00890D7C" w:rsidRDefault="00A32056" w:rsidP="005D66B9">
      <w:pPr>
        <w:pStyle w:val="181"/>
        <w:shd w:val="clear" w:color="auto" w:fill="auto"/>
        <w:spacing w:before="0" w:after="0" w:line="317" w:lineRule="exact"/>
        <w:ind w:firstLine="0"/>
        <w:rPr>
          <w:sz w:val="28"/>
          <w:szCs w:val="28"/>
        </w:rPr>
      </w:pPr>
      <w:r w:rsidRPr="00890D7C">
        <w:rPr>
          <w:rStyle w:val="1811"/>
          <w:sz w:val="28"/>
          <w:szCs w:val="28"/>
        </w:rPr>
        <w:t>Тема 18.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12"/>
          <w:sz w:val="28"/>
          <w:szCs w:val="28"/>
        </w:rPr>
        <w:t>Что такое режим дня.</w:t>
      </w:r>
      <w:r w:rsidRPr="00890D7C">
        <w:rPr>
          <w:sz w:val="28"/>
          <w:szCs w:val="28"/>
        </w:rPr>
        <w:t xml:space="preserve"> (1час)</w:t>
      </w:r>
    </w:p>
    <w:p w:rsidR="00A32056" w:rsidRDefault="00A32056" w:rsidP="005D66B9">
      <w:pPr>
        <w:pStyle w:val="5"/>
        <w:shd w:val="clear" w:color="auto" w:fill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>Новые добрые советы. Оздоровительная минутка.</w:t>
      </w:r>
    </w:p>
    <w:p w:rsidR="00A32056" w:rsidRPr="00890D7C" w:rsidRDefault="00A32056" w:rsidP="005D66B9">
      <w:pPr>
        <w:pStyle w:val="5"/>
        <w:shd w:val="clear" w:color="auto" w:fill="auto"/>
        <w:ind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Упражнение «Азбукаволшебных слов. Тест.</w:t>
      </w:r>
    </w:p>
    <w:p w:rsidR="00A32056" w:rsidRPr="00890D7C" w:rsidRDefault="00A32056" w:rsidP="005D66B9">
      <w:pPr>
        <w:pStyle w:val="181"/>
        <w:shd w:val="clear" w:color="auto" w:fill="auto"/>
        <w:spacing w:before="0" w:after="0" w:line="317" w:lineRule="exact"/>
        <w:ind w:firstLine="0"/>
        <w:rPr>
          <w:sz w:val="28"/>
          <w:szCs w:val="28"/>
        </w:rPr>
      </w:pPr>
      <w:r w:rsidRPr="00890D7C">
        <w:rPr>
          <w:rStyle w:val="1811"/>
          <w:sz w:val="28"/>
          <w:szCs w:val="28"/>
        </w:rPr>
        <w:t>Тема 19.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12"/>
          <w:sz w:val="28"/>
          <w:szCs w:val="28"/>
        </w:rPr>
        <w:t>Что такое настроение.</w:t>
      </w:r>
      <w:r w:rsidRPr="00890D7C">
        <w:rPr>
          <w:sz w:val="28"/>
          <w:szCs w:val="28"/>
        </w:rPr>
        <w:t xml:space="preserve"> (1час)</w:t>
      </w:r>
    </w:p>
    <w:p w:rsidR="00A32056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Беседа. Анализ и разыгрывание ситуации. Упражнение «Любишь - не любишь», Рассказ учителя. Оздоровительная минутка. </w:t>
      </w:r>
    </w:p>
    <w:p w:rsidR="00A32056" w:rsidRPr="00890D7C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Работа с пословицами. Игра «Закончи рассказ».</w:t>
      </w:r>
    </w:p>
    <w:p w:rsidR="00A32056" w:rsidRPr="00890D7C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 xml:space="preserve"> </w:t>
      </w:r>
      <w:r w:rsidRPr="00890D7C">
        <w:rPr>
          <w:rStyle w:val="131"/>
          <w:sz w:val="28"/>
          <w:szCs w:val="28"/>
        </w:rPr>
        <w:t>Тема 20.</w:t>
      </w:r>
      <w:r w:rsidRPr="00890D7C">
        <w:rPr>
          <w:sz w:val="28"/>
          <w:szCs w:val="28"/>
        </w:rPr>
        <w:t xml:space="preserve"> </w:t>
      </w:r>
      <w:r w:rsidRPr="00890D7C">
        <w:rPr>
          <w:rStyle w:val="1a"/>
          <w:sz w:val="28"/>
          <w:szCs w:val="28"/>
        </w:rPr>
        <w:t>Школьные правила.</w:t>
      </w:r>
      <w:r w:rsidRPr="00890D7C">
        <w:rPr>
          <w:rStyle w:val="203"/>
          <w:sz w:val="28"/>
          <w:szCs w:val="28"/>
        </w:rPr>
        <w:t xml:space="preserve"> (1час)</w:t>
      </w:r>
    </w:p>
    <w:p w:rsidR="00A32056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>Беседа по теме. Заучивание слов. На уроке будь старательным, будь спокойным и внимательным. Добрые советы.</w:t>
      </w:r>
      <w:r>
        <w:rPr>
          <w:sz w:val="28"/>
          <w:szCs w:val="28"/>
        </w:rPr>
        <w:t xml:space="preserve"> </w:t>
      </w:r>
    </w:p>
    <w:p w:rsidR="00A32056" w:rsidRPr="00890D7C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>Практика: «Соедини правильно».</w:t>
      </w:r>
    </w:p>
    <w:p w:rsidR="00A32056" w:rsidRPr="00890D7C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 w:rsidRPr="00890D7C">
        <w:rPr>
          <w:rStyle w:val="131"/>
          <w:sz w:val="28"/>
          <w:szCs w:val="28"/>
        </w:rPr>
        <w:t>Тема 21.</w:t>
      </w:r>
      <w:r w:rsidRPr="00890D7C">
        <w:rPr>
          <w:rStyle w:val="203"/>
          <w:sz w:val="28"/>
          <w:szCs w:val="28"/>
        </w:rPr>
        <w:t xml:space="preserve"> </w:t>
      </w:r>
      <w:r w:rsidRPr="00890D7C">
        <w:rPr>
          <w:rStyle w:val="192"/>
          <w:sz w:val="28"/>
          <w:szCs w:val="28"/>
        </w:rPr>
        <w:t>Мы едем в гости.</w:t>
      </w:r>
      <w:r w:rsidRPr="00890D7C">
        <w:rPr>
          <w:rStyle w:val="203"/>
          <w:sz w:val="28"/>
          <w:szCs w:val="28"/>
        </w:rPr>
        <w:t xml:space="preserve"> (1 час)</w:t>
      </w:r>
    </w:p>
    <w:p w:rsidR="00A32056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>Беседа по теме. Добрые советы.</w:t>
      </w:r>
      <w:r>
        <w:rPr>
          <w:sz w:val="28"/>
          <w:szCs w:val="28"/>
        </w:rPr>
        <w:t xml:space="preserve"> </w:t>
      </w:r>
    </w:p>
    <w:p w:rsidR="00A32056" w:rsidRPr="00890D7C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 xml:space="preserve">Упражнение «Азбука волшебных слов». Задание: выбери ответ. </w:t>
      </w:r>
    </w:p>
    <w:p w:rsidR="00A32056" w:rsidRPr="00890D7C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 w:rsidRPr="00890D7C">
        <w:rPr>
          <w:rStyle w:val="131"/>
          <w:sz w:val="28"/>
          <w:szCs w:val="28"/>
        </w:rPr>
        <w:t>Тема 22.</w:t>
      </w:r>
      <w:r w:rsidRPr="00890D7C">
        <w:rPr>
          <w:rStyle w:val="203"/>
          <w:sz w:val="28"/>
          <w:szCs w:val="28"/>
        </w:rPr>
        <w:t xml:space="preserve"> </w:t>
      </w:r>
      <w:r w:rsidRPr="00890D7C">
        <w:rPr>
          <w:rStyle w:val="192"/>
          <w:sz w:val="28"/>
          <w:szCs w:val="28"/>
        </w:rPr>
        <w:t>Один дома.</w:t>
      </w:r>
      <w:r w:rsidRPr="00890D7C">
        <w:rPr>
          <w:rStyle w:val="203"/>
          <w:sz w:val="28"/>
          <w:szCs w:val="28"/>
        </w:rPr>
        <w:t xml:space="preserve"> (2 часа)</w:t>
      </w:r>
    </w:p>
    <w:p w:rsidR="00A32056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Беседа по теме. Добрые советы. </w:t>
      </w:r>
    </w:p>
    <w:p w:rsidR="00A32056" w:rsidRPr="00890D7C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Слова для заучивания. Игра «Хорошо - плохо».</w:t>
      </w:r>
    </w:p>
    <w:p w:rsidR="00A32056" w:rsidRPr="00890D7C" w:rsidRDefault="00A32056">
      <w:pPr>
        <w:pStyle w:val="5"/>
        <w:shd w:val="clear" w:color="auto" w:fill="auto"/>
        <w:ind w:left="40" w:firstLine="0"/>
        <w:jc w:val="left"/>
        <w:rPr>
          <w:sz w:val="28"/>
          <w:szCs w:val="28"/>
        </w:rPr>
      </w:pPr>
      <w:r w:rsidRPr="00890D7C">
        <w:rPr>
          <w:rStyle w:val="131"/>
          <w:sz w:val="28"/>
          <w:szCs w:val="28"/>
        </w:rPr>
        <w:t>Тема 23.</w:t>
      </w:r>
      <w:r w:rsidRPr="00890D7C">
        <w:rPr>
          <w:sz w:val="28"/>
          <w:szCs w:val="28"/>
        </w:rPr>
        <w:t xml:space="preserve"> </w:t>
      </w:r>
      <w:r w:rsidRPr="00890D7C">
        <w:rPr>
          <w:rStyle w:val="1a"/>
          <w:sz w:val="28"/>
          <w:szCs w:val="28"/>
        </w:rPr>
        <w:t>Зачем человек ест.</w:t>
      </w:r>
      <w:r w:rsidRPr="00890D7C">
        <w:rPr>
          <w:rStyle w:val="131"/>
          <w:sz w:val="28"/>
          <w:szCs w:val="28"/>
        </w:rPr>
        <w:t xml:space="preserve"> (1</w:t>
      </w:r>
      <w:r w:rsidRPr="00890D7C">
        <w:rPr>
          <w:sz w:val="28"/>
          <w:szCs w:val="28"/>
        </w:rPr>
        <w:t xml:space="preserve"> час)</w:t>
      </w:r>
    </w:p>
    <w:p w:rsidR="00A32056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>Беседа по теме. Слова для заучивания. Прежде чем за стол мне сесть, я подумаю</w:t>
      </w:r>
      <w:r>
        <w:rPr>
          <w:sz w:val="28"/>
          <w:szCs w:val="28"/>
        </w:rPr>
        <w:t xml:space="preserve">, что съесть. </w:t>
      </w:r>
    </w:p>
    <w:p w:rsidR="00A32056" w:rsidRPr="00890D7C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>Практика: «Найди правильный ответ»</w:t>
      </w:r>
    </w:p>
    <w:p w:rsidR="00A32056" w:rsidRPr="00890D7C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 w:rsidRPr="00890D7C">
        <w:rPr>
          <w:rStyle w:val="131"/>
          <w:sz w:val="28"/>
          <w:szCs w:val="28"/>
        </w:rPr>
        <w:t>Тема 24.</w:t>
      </w:r>
      <w:r w:rsidRPr="00890D7C">
        <w:rPr>
          <w:rStyle w:val="203"/>
          <w:sz w:val="28"/>
          <w:szCs w:val="28"/>
        </w:rPr>
        <w:t xml:space="preserve"> </w:t>
      </w:r>
      <w:r w:rsidRPr="00890D7C">
        <w:rPr>
          <w:rStyle w:val="192"/>
          <w:sz w:val="28"/>
          <w:szCs w:val="28"/>
        </w:rPr>
        <w:t>Где растут овощи и фрукты.</w:t>
      </w:r>
      <w:r w:rsidRPr="00890D7C">
        <w:rPr>
          <w:rStyle w:val="203"/>
          <w:sz w:val="28"/>
          <w:szCs w:val="28"/>
        </w:rPr>
        <w:t xml:space="preserve"> (1 час)</w:t>
      </w:r>
    </w:p>
    <w:p w:rsidR="00A32056" w:rsidRPr="00890D7C" w:rsidRDefault="00A32056">
      <w:pPr>
        <w:pStyle w:val="5"/>
        <w:shd w:val="clear" w:color="auto" w:fill="auto"/>
        <w:ind w:left="40" w:right="40" w:firstLine="0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>Беседа по теме. Игра «Да - нет». Оздоровительная минутка «Деревце». Анализ ситуации. Слово учителя. Заучивание слов. Это нужно з</w:t>
      </w:r>
      <w:r>
        <w:rPr>
          <w:sz w:val="28"/>
          <w:szCs w:val="28"/>
        </w:rPr>
        <w:t xml:space="preserve">апомнить! Практическая работа в </w:t>
      </w:r>
      <w:r w:rsidRPr="00890D7C">
        <w:rPr>
          <w:sz w:val="28"/>
          <w:szCs w:val="28"/>
        </w:rPr>
        <w:t>парах.</w:t>
      </w:r>
    </w:p>
    <w:p w:rsidR="00A32056" w:rsidRPr="00890D7C" w:rsidRDefault="00A32056">
      <w:pPr>
        <w:pStyle w:val="181"/>
        <w:shd w:val="clear" w:color="auto" w:fill="auto"/>
        <w:spacing w:before="0" w:after="0" w:line="317" w:lineRule="exact"/>
        <w:ind w:left="40" w:right="40" w:firstLine="0"/>
        <w:rPr>
          <w:sz w:val="28"/>
          <w:szCs w:val="28"/>
        </w:rPr>
      </w:pPr>
      <w:r w:rsidRPr="00890D7C">
        <w:rPr>
          <w:rStyle w:val="1810"/>
          <w:sz w:val="28"/>
          <w:szCs w:val="28"/>
        </w:rPr>
        <w:t>Тема 25.</w:t>
      </w:r>
      <w:r w:rsidRPr="00890D7C">
        <w:rPr>
          <w:rStyle w:val="186"/>
          <w:sz w:val="28"/>
          <w:szCs w:val="28"/>
        </w:rPr>
        <w:t xml:space="preserve"> </w:t>
      </w:r>
      <w:r w:rsidRPr="00890D7C">
        <w:rPr>
          <w:rStyle w:val="185"/>
          <w:sz w:val="28"/>
          <w:szCs w:val="28"/>
        </w:rPr>
        <w:t xml:space="preserve">Игровое итоговое </w:t>
      </w:r>
      <w:r>
        <w:rPr>
          <w:rStyle w:val="185"/>
          <w:sz w:val="28"/>
          <w:szCs w:val="28"/>
        </w:rPr>
        <w:t xml:space="preserve">практическое </w:t>
      </w:r>
      <w:r w:rsidRPr="00890D7C">
        <w:rPr>
          <w:rStyle w:val="185"/>
          <w:sz w:val="28"/>
          <w:szCs w:val="28"/>
        </w:rPr>
        <w:t>занятие.</w:t>
      </w:r>
      <w:r w:rsidRPr="00890D7C">
        <w:rPr>
          <w:rStyle w:val="18110"/>
          <w:sz w:val="28"/>
          <w:szCs w:val="28"/>
        </w:rPr>
        <w:t xml:space="preserve"> Путешествие «Полезно-вредно». </w:t>
      </w:r>
      <w:r w:rsidRPr="00890D7C">
        <w:rPr>
          <w:sz w:val="28"/>
          <w:szCs w:val="28"/>
        </w:rPr>
        <w:t>(1час)</w:t>
      </w:r>
    </w:p>
    <w:p w:rsidR="00A32056" w:rsidRPr="00890D7C" w:rsidRDefault="00A32056">
      <w:pPr>
        <w:pStyle w:val="5"/>
        <w:shd w:val="clear" w:color="auto" w:fill="auto"/>
        <w:ind w:left="4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Задание для команд. Разучивание добрых советов.</w:t>
      </w:r>
    </w:p>
    <w:p w:rsidR="00A32056" w:rsidRPr="00890D7C" w:rsidRDefault="00A32056">
      <w:pPr>
        <w:pStyle w:val="181"/>
        <w:shd w:val="clear" w:color="auto" w:fill="auto"/>
        <w:spacing w:before="0" w:after="0" w:line="317" w:lineRule="exact"/>
        <w:ind w:left="40" w:firstLine="0"/>
        <w:rPr>
          <w:sz w:val="28"/>
          <w:szCs w:val="28"/>
        </w:rPr>
      </w:pPr>
      <w:r w:rsidRPr="00890D7C">
        <w:rPr>
          <w:rStyle w:val="1810"/>
          <w:sz w:val="28"/>
          <w:szCs w:val="28"/>
        </w:rPr>
        <w:t>Тема 26.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110"/>
          <w:sz w:val="28"/>
          <w:szCs w:val="28"/>
        </w:rPr>
        <w:t>Запомните, детки, таблетки - это не конфетки!</w:t>
      </w:r>
      <w:r w:rsidRPr="00890D7C">
        <w:rPr>
          <w:sz w:val="28"/>
          <w:szCs w:val="28"/>
        </w:rPr>
        <w:t xml:space="preserve"> (1час)</w:t>
      </w:r>
    </w:p>
    <w:p w:rsidR="00A32056" w:rsidRDefault="00A32056">
      <w:pPr>
        <w:pStyle w:val="5"/>
        <w:shd w:val="clear" w:color="auto" w:fill="auto"/>
        <w:ind w:left="40" w:firstLine="0"/>
        <w:jc w:val="left"/>
        <w:rPr>
          <w:sz w:val="28"/>
          <w:szCs w:val="28"/>
        </w:rPr>
      </w:pPr>
      <w:r>
        <w:rPr>
          <w:sz w:val="28"/>
          <w:szCs w:val="28"/>
        </w:rPr>
        <w:t>Теория: Рассказ педагога</w:t>
      </w:r>
      <w:r w:rsidRPr="00890D7C">
        <w:rPr>
          <w:sz w:val="28"/>
          <w:szCs w:val="28"/>
        </w:rPr>
        <w:t xml:space="preserve">. </w:t>
      </w:r>
    </w:p>
    <w:p w:rsidR="00A32056" w:rsidRPr="00890D7C" w:rsidRDefault="00A32056">
      <w:pPr>
        <w:pStyle w:val="5"/>
        <w:shd w:val="clear" w:color="auto" w:fill="auto"/>
        <w:ind w:left="4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Практическая работа. Оздоровительная минутка</w:t>
      </w:r>
    </w:p>
    <w:p w:rsidR="00A32056" w:rsidRPr="00890D7C" w:rsidRDefault="00A32056">
      <w:pPr>
        <w:pStyle w:val="5"/>
        <w:shd w:val="clear" w:color="auto" w:fill="auto"/>
        <w:ind w:left="4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 xml:space="preserve">«Самомассаж ушей». Это интересно. </w:t>
      </w: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Правила первой помощи.</w:t>
      </w:r>
    </w:p>
    <w:p w:rsidR="00A32056" w:rsidRPr="00890D7C" w:rsidRDefault="00A32056">
      <w:pPr>
        <w:pStyle w:val="181"/>
        <w:shd w:val="clear" w:color="auto" w:fill="auto"/>
        <w:spacing w:before="0" w:after="0" w:line="317" w:lineRule="exact"/>
        <w:ind w:left="40" w:firstLine="0"/>
        <w:rPr>
          <w:sz w:val="28"/>
          <w:szCs w:val="28"/>
        </w:rPr>
      </w:pPr>
      <w:r w:rsidRPr="00890D7C">
        <w:rPr>
          <w:rStyle w:val="1810"/>
          <w:sz w:val="28"/>
          <w:szCs w:val="28"/>
        </w:rPr>
        <w:t>Тема 27.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110"/>
          <w:sz w:val="28"/>
          <w:szCs w:val="28"/>
        </w:rPr>
        <w:t>Природные доктора.</w:t>
      </w:r>
      <w:r w:rsidRPr="00890D7C">
        <w:rPr>
          <w:sz w:val="28"/>
          <w:szCs w:val="28"/>
        </w:rPr>
        <w:t xml:space="preserve"> (1час)</w:t>
      </w:r>
    </w:p>
    <w:p w:rsidR="00A32056" w:rsidRDefault="00A32056">
      <w:pPr>
        <w:pStyle w:val="5"/>
        <w:shd w:val="clear" w:color="auto" w:fill="auto"/>
        <w:ind w:left="40" w:right="40" w:firstLine="0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Беседа по теме. Это интересно! Оздоровительная минутка. Работа по таблице. Правила для поддержания правильной осанки. </w:t>
      </w:r>
    </w:p>
    <w:p w:rsidR="00A32056" w:rsidRPr="00890D7C" w:rsidRDefault="00A32056">
      <w:pPr>
        <w:pStyle w:val="5"/>
        <w:shd w:val="clear" w:color="auto" w:fill="auto"/>
        <w:ind w:left="40" w:right="40" w:firstLine="0"/>
        <w:rPr>
          <w:sz w:val="28"/>
          <w:szCs w:val="28"/>
        </w:rPr>
      </w:pPr>
      <w:r w:rsidRPr="00890D7C">
        <w:rPr>
          <w:sz w:val="28"/>
          <w:szCs w:val="28"/>
        </w:rPr>
        <w:t>Практические упражнения.</w:t>
      </w:r>
    </w:p>
    <w:p w:rsidR="00A32056" w:rsidRPr="00890D7C" w:rsidRDefault="00A32056">
      <w:pPr>
        <w:pStyle w:val="181"/>
        <w:shd w:val="clear" w:color="auto" w:fill="auto"/>
        <w:spacing w:before="0" w:after="0" w:line="317" w:lineRule="exact"/>
        <w:ind w:left="40" w:firstLine="0"/>
        <w:rPr>
          <w:sz w:val="28"/>
          <w:szCs w:val="28"/>
        </w:rPr>
      </w:pPr>
      <w:r w:rsidRPr="00890D7C">
        <w:rPr>
          <w:rStyle w:val="1810"/>
          <w:sz w:val="28"/>
          <w:szCs w:val="28"/>
        </w:rPr>
        <w:t>Тема 28.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110"/>
          <w:sz w:val="28"/>
          <w:szCs w:val="28"/>
        </w:rPr>
        <w:t>Путешествие по железной дороге.</w:t>
      </w:r>
      <w:r w:rsidRPr="00890D7C">
        <w:rPr>
          <w:sz w:val="28"/>
          <w:szCs w:val="28"/>
        </w:rPr>
        <w:t xml:space="preserve"> (1час)</w:t>
      </w:r>
    </w:p>
    <w:p w:rsidR="00A32056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Беседа по теме. Оздоровительная минутка. </w:t>
      </w:r>
    </w:p>
    <w:p w:rsidR="00A32056" w:rsidRPr="00890D7C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>Практика:</w:t>
      </w:r>
      <w:r w:rsidRPr="00890D7C">
        <w:rPr>
          <w:sz w:val="28"/>
          <w:szCs w:val="28"/>
        </w:rPr>
        <w:t xml:space="preserve"> Творческая работа. Это интересно! Тест «Безопасность » </w:t>
      </w:r>
    </w:p>
    <w:p w:rsidR="00A32056" w:rsidRPr="00890D7C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 w:rsidRPr="00890D7C">
        <w:rPr>
          <w:rStyle w:val="131"/>
          <w:sz w:val="28"/>
          <w:szCs w:val="28"/>
        </w:rPr>
        <w:t>Тема 29.</w:t>
      </w:r>
      <w:r w:rsidRPr="00890D7C">
        <w:rPr>
          <w:sz w:val="28"/>
          <w:szCs w:val="28"/>
        </w:rPr>
        <w:t xml:space="preserve"> </w:t>
      </w:r>
      <w:r w:rsidRPr="00890D7C">
        <w:rPr>
          <w:rStyle w:val="1a"/>
          <w:sz w:val="28"/>
          <w:szCs w:val="28"/>
        </w:rPr>
        <w:t>Азбука безопасности на дороге.</w:t>
      </w:r>
      <w:r w:rsidRPr="00890D7C">
        <w:rPr>
          <w:rStyle w:val="203"/>
          <w:sz w:val="28"/>
          <w:szCs w:val="28"/>
        </w:rPr>
        <w:t xml:space="preserve"> (1час)</w:t>
      </w:r>
    </w:p>
    <w:p w:rsidR="00A32056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Беседа по теме. Оздоровительная минутка. </w:t>
      </w:r>
    </w:p>
    <w:p w:rsidR="00A32056" w:rsidRPr="00890D7C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 xml:space="preserve">Практическая работа. Заучивание слов. Азбуку движения, должны знать все без исключения. Задание: «Грамотный пешеход». </w:t>
      </w:r>
    </w:p>
    <w:p w:rsidR="00A32056" w:rsidRPr="00890D7C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 w:rsidRPr="00890D7C">
        <w:rPr>
          <w:rStyle w:val="131"/>
          <w:sz w:val="28"/>
          <w:szCs w:val="28"/>
        </w:rPr>
        <w:t>Тема 30.</w:t>
      </w:r>
      <w:r w:rsidRPr="00890D7C">
        <w:rPr>
          <w:rStyle w:val="203"/>
          <w:sz w:val="28"/>
          <w:szCs w:val="28"/>
        </w:rPr>
        <w:t xml:space="preserve"> </w:t>
      </w:r>
      <w:r w:rsidRPr="00890D7C">
        <w:rPr>
          <w:rStyle w:val="192"/>
          <w:sz w:val="28"/>
          <w:szCs w:val="28"/>
        </w:rPr>
        <w:t>Пожар и его опасности.</w:t>
      </w:r>
      <w:r w:rsidRPr="00890D7C">
        <w:rPr>
          <w:rStyle w:val="203"/>
          <w:sz w:val="28"/>
          <w:szCs w:val="28"/>
        </w:rPr>
        <w:t xml:space="preserve"> (1 час)</w:t>
      </w:r>
    </w:p>
    <w:p w:rsidR="00A32056" w:rsidRDefault="00A32056">
      <w:pPr>
        <w:pStyle w:val="5"/>
        <w:shd w:val="clear" w:color="auto" w:fill="auto"/>
        <w:ind w:left="40" w:right="40" w:firstLine="0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Беседа по теме. Оздоровительная минутка. </w:t>
      </w:r>
    </w:p>
    <w:p w:rsidR="00A32056" w:rsidRPr="00890D7C" w:rsidRDefault="00A32056">
      <w:pPr>
        <w:pStyle w:val="5"/>
        <w:shd w:val="clear" w:color="auto" w:fill="auto"/>
        <w:ind w:left="40" w:right="40" w:firstLine="0"/>
        <w:rPr>
          <w:sz w:val="28"/>
          <w:szCs w:val="28"/>
        </w:rPr>
      </w:pPr>
      <w:r>
        <w:rPr>
          <w:sz w:val="28"/>
          <w:szCs w:val="28"/>
        </w:rPr>
        <w:t>Практика:</w:t>
      </w:r>
      <w:r w:rsidRPr="00890D7C">
        <w:rPr>
          <w:sz w:val="28"/>
          <w:szCs w:val="28"/>
        </w:rPr>
        <w:t xml:space="preserve"> Заучивание слов. Спички детям не игрушка. Задание: «Разгадай кроссворд».</w:t>
      </w:r>
    </w:p>
    <w:p w:rsidR="00A32056" w:rsidRPr="00890D7C" w:rsidRDefault="00A32056">
      <w:pPr>
        <w:pStyle w:val="181"/>
        <w:shd w:val="clear" w:color="auto" w:fill="auto"/>
        <w:spacing w:before="0" w:after="0" w:line="317" w:lineRule="exact"/>
        <w:ind w:left="40" w:firstLine="0"/>
        <w:rPr>
          <w:sz w:val="28"/>
          <w:szCs w:val="28"/>
        </w:rPr>
      </w:pPr>
      <w:r w:rsidRPr="00890D7C">
        <w:rPr>
          <w:rStyle w:val="1810"/>
          <w:sz w:val="28"/>
          <w:szCs w:val="28"/>
        </w:rPr>
        <w:t>Тема 31.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110"/>
          <w:sz w:val="28"/>
          <w:szCs w:val="28"/>
        </w:rPr>
        <w:t>Опасности на воде.</w:t>
      </w:r>
      <w:r w:rsidRPr="00890D7C">
        <w:rPr>
          <w:sz w:val="28"/>
          <w:szCs w:val="28"/>
        </w:rPr>
        <w:t xml:space="preserve"> (1 час)</w:t>
      </w:r>
    </w:p>
    <w:p w:rsidR="00A32056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>Теория: Рассказ педагога</w:t>
      </w:r>
      <w:r w:rsidRPr="00890D7C">
        <w:rPr>
          <w:sz w:val="28"/>
          <w:szCs w:val="28"/>
        </w:rPr>
        <w:t xml:space="preserve">. Знакомство с правилами поведения на воде. </w:t>
      </w:r>
    </w:p>
    <w:p w:rsidR="00A32056" w:rsidRPr="00890D7C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 xml:space="preserve">Работа по таблицам «Учись плавать». Физминутка - имитация движений пловца. </w:t>
      </w:r>
    </w:p>
    <w:p w:rsidR="00A32056" w:rsidRPr="00890D7C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 w:rsidRPr="00890D7C">
        <w:rPr>
          <w:rStyle w:val="131"/>
          <w:sz w:val="28"/>
          <w:szCs w:val="28"/>
        </w:rPr>
        <w:t>Тема 32.</w:t>
      </w:r>
      <w:r w:rsidRPr="00890D7C">
        <w:rPr>
          <w:rStyle w:val="203"/>
          <w:sz w:val="28"/>
          <w:szCs w:val="28"/>
        </w:rPr>
        <w:t xml:space="preserve"> </w:t>
      </w:r>
      <w:r w:rsidRPr="00890D7C">
        <w:rPr>
          <w:rStyle w:val="192"/>
          <w:sz w:val="28"/>
          <w:szCs w:val="28"/>
        </w:rPr>
        <w:t>Кто такие террористы.</w:t>
      </w:r>
      <w:r w:rsidRPr="00890D7C">
        <w:rPr>
          <w:rStyle w:val="203"/>
          <w:sz w:val="28"/>
          <w:szCs w:val="28"/>
        </w:rPr>
        <w:t xml:space="preserve"> (1 час)</w:t>
      </w:r>
    </w:p>
    <w:p w:rsidR="00A32056" w:rsidRDefault="00A32056" w:rsidP="001704EA">
      <w:pPr>
        <w:pStyle w:val="5"/>
        <w:shd w:val="clear" w:color="auto" w:fill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Беседа по теме. Оздоровительная минутка. </w:t>
      </w:r>
    </w:p>
    <w:p w:rsidR="00A32056" w:rsidRPr="00890D7C" w:rsidRDefault="00A32056" w:rsidP="00890D7C">
      <w:pPr>
        <w:pStyle w:val="5"/>
        <w:shd w:val="clear" w:color="auto" w:fill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 xml:space="preserve">Заучивание слов. Задание: «Правила поведения» </w:t>
      </w:r>
    </w:p>
    <w:p w:rsidR="00A32056" w:rsidRPr="00890D7C" w:rsidRDefault="00A32056" w:rsidP="001704EA">
      <w:pPr>
        <w:pStyle w:val="5"/>
        <w:shd w:val="clear" w:color="auto" w:fill="auto"/>
        <w:ind w:left="20" w:right="40" w:firstLine="0"/>
        <w:rPr>
          <w:sz w:val="28"/>
          <w:szCs w:val="28"/>
        </w:rPr>
      </w:pPr>
      <w:r w:rsidRPr="00890D7C">
        <w:rPr>
          <w:rStyle w:val="121"/>
          <w:sz w:val="28"/>
          <w:szCs w:val="28"/>
        </w:rPr>
        <w:t>Тема 33.</w:t>
      </w:r>
      <w:r w:rsidRPr="00890D7C">
        <w:rPr>
          <w:rStyle w:val="187"/>
          <w:sz w:val="28"/>
          <w:szCs w:val="28"/>
        </w:rPr>
        <w:t xml:space="preserve"> </w:t>
      </w:r>
      <w:r w:rsidRPr="00890D7C">
        <w:rPr>
          <w:rStyle w:val="172"/>
          <w:sz w:val="28"/>
          <w:szCs w:val="28"/>
        </w:rPr>
        <w:t>Игровое итоговое</w:t>
      </w:r>
      <w:r>
        <w:rPr>
          <w:rStyle w:val="172"/>
          <w:sz w:val="28"/>
          <w:szCs w:val="28"/>
        </w:rPr>
        <w:t xml:space="preserve"> практическое</w:t>
      </w:r>
      <w:r w:rsidRPr="00890D7C">
        <w:rPr>
          <w:rStyle w:val="172"/>
          <w:sz w:val="28"/>
          <w:szCs w:val="28"/>
        </w:rPr>
        <w:t xml:space="preserve"> занятие. Путешествие без опасности.</w:t>
      </w:r>
      <w:r w:rsidRPr="00890D7C">
        <w:rPr>
          <w:rStyle w:val="187"/>
          <w:sz w:val="28"/>
          <w:szCs w:val="28"/>
        </w:rPr>
        <w:t xml:space="preserve"> (1час) </w:t>
      </w:r>
      <w:r w:rsidRPr="00890D7C">
        <w:rPr>
          <w:sz w:val="28"/>
          <w:szCs w:val="28"/>
        </w:rPr>
        <w:t>Игра- путешествие. Станция «Мойдодыр» (о личной гигиене). Станция «Неосторожность» (оказание первой помощи при несчастных случаев). Станция «Не болей» (профилактика инфекционных заболеваний). Станция «Опрятность» (уход за одеждой). Станция «Долой грязь» (гигиена жилища) и т. д.</w:t>
      </w:r>
    </w:p>
    <w:p w:rsidR="00A32056" w:rsidRPr="00890D7C" w:rsidRDefault="00A32056">
      <w:pPr>
        <w:pStyle w:val="30"/>
        <w:keepNext/>
        <w:keepLines/>
        <w:shd w:val="clear" w:color="auto" w:fill="auto"/>
        <w:spacing w:line="317" w:lineRule="exact"/>
        <w:ind w:left="720"/>
        <w:jc w:val="left"/>
        <w:rPr>
          <w:sz w:val="28"/>
          <w:szCs w:val="28"/>
        </w:rPr>
      </w:pPr>
      <w:bookmarkStart w:id="9" w:name="bookmark9"/>
    </w:p>
    <w:p w:rsidR="00A32056" w:rsidRPr="00890D7C" w:rsidRDefault="00A32056">
      <w:pPr>
        <w:pStyle w:val="30"/>
        <w:keepNext/>
        <w:keepLines/>
        <w:shd w:val="clear" w:color="auto" w:fill="auto"/>
        <w:spacing w:line="317" w:lineRule="exact"/>
        <w:ind w:left="72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Ожидаемые результаты</w:t>
      </w:r>
      <w:bookmarkEnd w:id="9"/>
    </w:p>
    <w:p w:rsidR="00A32056" w:rsidRPr="00890D7C" w:rsidRDefault="00A32056" w:rsidP="001704EA">
      <w:pPr>
        <w:pStyle w:val="5"/>
        <w:numPr>
          <w:ilvl w:val="0"/>
          <w:numId w:val="4"/>
        </w:numPr>
        <w:shd w:val="clear" w:color="auto" w:fill="auto"/>
        <w:tabs>
          <w:tab w:val="left" w:pos="0"/>
        </w:tabs>
        <w:spacing w:line="336" w:lineRule="exact"/>
        <w:ind w:left="20" w:firstLine="360"/>
        <w:rPr>
          <w:sz w:val="28"/>
          <w:szCs w:val="28"/>
        </w:rPr>
      </w:pPr>
      <w:r w:rsidRPr="00890D7C">
        <w:rPr>
          <w:sz w:val="28"/>
          <w:szCs w:val="28"/>
        </w:rPr>
        <w:t>Ребенок знает назначение улицы, светофора.</w:t>
      </w:r>
    </w:p>
    <w:p w:rsidR="00A32056" w:rsidRPr="00890D7C" w:rsidRDefault="00A32056" w:rsidP="001704EA">
      <w:pPr>
        <w:pStyle w:val="5"/>
        <w:numPr>
          <w:ilvl w:val="0"/>
          <w:numId w:val="4"/>
        </w:numPr>
        <w:shd w:val="clear" w:color="auto" w:fill="auto"/>
        <w:tabs>
          <w:tab w:val="left" w:pos="0"/>
        </w:tabs>
        <w:spacing w:line="336" w:lineRule="exact"/>
        <w:ind w:left="20" w:firstLine="360"/>
        <w:rPr>
          <w:sz w:val="28"/>
          <w:szCs w:val="28"/>
        </w:rPr>
      </w:pPr>
      <w:r w:rsidRPr="00890D7C">
        <w:rPr>
          <w:sz w:val="28"/>
          <w:szCs w:val="28"/>
        </w:rPr>
        <w:t>Ребенок знает правила поведения на улице</w:t>
      </w:r>
    </w:p>
    <w:p w:rsidR="00A32056" w:rsidRPr="00890D7C" w:rsidRDefault="00A32056" w:rsidP="001704EA">
      <w:pPr>
        <w:pStyle w:val="5"/>
        <w:numPr>
          <w:ilvl w:val="0"/>
          <w:numId w:val="4"/>
        </w:numPr>
        <w:shd w:val="clear" w:color="auto" w:fill="auto"/>
        <w:tabs>
          <w:tab w:val="left" w:pos="0"/>
        </w:tabs>
        <w:spacing w:line="336" w:lineRule="exact"/>
        <w:ind w:left="20" w:firstLine="360"/>
        <w:rPr>
          <w:sz w:val="28"/>
          <w:szCs w:val="28"/>
        </w:rPr>
      </w:pPr>
      <w:r w:rsidRPr="00890D7C">
        <w:rPr>
          <w:sz w:val="28"/>
          <w:szCs w:val="28"/>
        </w:rPr>
        <w:t>Ребенок знает и называет виды транспорта и правила поведения в нем.</w:t>
      </w:r>
    </w:p>
    <w:p w:rsidR="00A32056" w:rsidRPr="00890D7C" w:rsidRDefault="00A32056" w:rsidP="001704EA">
      <w:pPr>
        <w:pStyle w:val="5"/>
        <w:numPr>
          <w:ilvl w:val="0"/>
          <w:numId w:val="4"/>
        </w:numPr>
        <w:shd w:val="clear" w:color="auto" w:fill="auto"/>
        <w:tabs>
          <w:tab w:val="left" w:pos="0"/>
        </w:tabs>
        <w:spacing w:line="336" w:lineRule="exact"/>
        <w:ind w:left="20" w:firstLine="360"/>
        <w:rPr>
          <w:sz w:val="28"/>
          <w:szCs w:val="28"/>
        </w:rPr>
      </w:pPr>
      <w:r w:rsidRPr="00890D7C">
        <w:rPr>
          <w:sz w:val="28"/>
          <w:szCs w:val="28"/>
        </w:rPr>
        <w:t>Ребенок знает правила ухода за своим телом.</w:t>
      </w:r>
    </w:p>
    <w:p w:rsidR="00A32056" w:rsidRPr="00890D7C" w:rsidRDefault="00A32056" w:rsidP="001704EA">
      <w:pPr>
        <w:pStyle w:val="5"/>
        <w:numPr>
          <w:ilvl w:val="0"/>
          <w:numId w:val="4"/>
        </w:numPr>
        <w:shd w:val="clear" w:color="auto" w:fill="auto"/>
        <w:tabs>
          <w:tab w:val="left" w:pos="0"/>
        </w:tabs>
        <w:spacing w:line="336" w:lineRule="exact"/>
        <w:ind w:left="20" w:firstLine="360"/>
        <w:rPr>
          <w:sz w:val="28"/>
          <w:szCs w:val="28"/>
        </w:rPr>
      </w:pPr>
      <w:r w:rsidRPr="00890D7C">
        <w:rPr>
          <w:sz w:val="28"/>
          <w:szCs w:val="28"/>
        </w:rPr>
        <w:t>Ребенок знает и классифицирует овощи и фрукты.</w:t>
      </w:r>
    </w:p>
    <w:p w:rsidR="00A32056" w:rsidRPr="00890D7C" w:rsidRDefault="00A32056" w:rsidP="001704EA">
      <w:pPr>
        <w:pStyle w:val="5"/>
        <w:numPr>
          <w:ilvl w:val="0"/>
          <w:numId w:val="4"/>
        </w:numPr>
        <w:shd w:val="clear" w:color="auto" w:fill="auto"/>
        <w:tabs>
          <w:tab w:val="left" w:pos="0"/>
        </w:tabs>
        <w:spacing w:line="336" w:lineRule="exact"/>
        <w:ind w:left="20" w:firstLine="360"/>
        <w:rPr>
          <w:sz w:val="28"/>
          <w:szCs w:val="28"/>
        </w:rPr>
        <w:sectPr w:rsidR="00A32056" w:rsidRPr="00890D7C" w:rsidSect="00766098">
          <w:type w:val="continuous"/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  <w:r w:rsidRPr="00890D7C">
        <w:rPr>
          <w:sz w:val="28"/>
          <w:szCs w:val="28"/>
        </w:rPr>
        <w:t>Ребенок знает и называет домашних животных.</w:t>
      </w:r>
    </w:p>
    <w:p w:rsidR="00A32056" w:rsidRDefault="00A32056">
      <w:pPr>
        <w:pStyle w:val="40"/>
        <w:shd w:val="clear" w:color="auto" w:fill="auto"/>
        <w:spacing w:after="236" w:line="322" w:lineRule="exact"/>
        <w:ind w:right="20"/>
        <w:jc w:val="center"/>
        <w:rPr>
          <w:sz w:val="28"/>
          <w:szCs w:val="28"/>
        </w:rPr>
      </w:pPr>
    </w:p>
    <w:p w:rsidR="00A32056" w:rsidRDefault="00A32056">
      <w:pPr>
        <w:pStyle w:val="40"/>
        <w:shd w:val="clear" w:color="auto" w:fill="auto"/>
        <w:spacing w:after="236" w:line="322" w:lineRule="exact"/>
        <w:ind w:right="20"/>
        <w:jc w:val="center"/>
        <w:rPr>
          <w:sz w:val="28"/>
          <w:szCs w:val="28"/>
        </w:rPr>
      </w:pPr>
    </w:p>
    <w:p w:rsidR="00A32056" w:rsidRDefault="00A32056">
      <w:pPr>
        <w:pStyle w:val="40"/>
        <w:shd w:val="clear" w:color="auto" w:fill="auto"/>
        <w:spacing w:after="236" w:line="322" w:lineRule="exact"/>
        <w:ind w:right="20"/>
        <w:jc w:val="center"/>
        <w:rPr>
          <w:sz w:val="28"/>
          <w:szCs w:val="28"/>
        </w:rPr>
      </w:pPr>
    </w:p>
    <w:p w:rsidR="00A32056" w:rsidRDefault="00A32056">
      <w:pPr>
        <w:pStyle w:val="40"/>
        <w:shd w:val="clear" w:color="auto" w:fill="auto"/>
        <w:spacing w:after="236" w:line="322" w:lineRule="exact"/>
        <w:ind w:right="20"/>
        <w:jc w:val="center"/>
        <w:rPr>
          <w:sz w:val="28"/>
          <w:szCs w:val="28"/>
        </w:rPr>
      </w:pPr>
    </w:p>
    <w:p w:rsidR="00A32056" w:rsidRDefault="00A32056">
      <w:pPr>
        <w:pStyle w:val="40"/>
        <w:shd w:val="clear" w:color="auto" w:fill="auto"/>
        <w:spacing w:after="236" w:line="322" w:lineRule="exact"/>
        <w:ind w:right="20"/>
        <w:jc w:val="center"/>
        <w:rPr>
          <w:sz w:val="28"/>
          <w:szCs w:val="28"/>
        </w:rPr>
      </w:pPr>
    </w:p>
    <w:p w:rsidR="00A32056" w:rsidRDefault="00A32056">
      <w:pPr>
        <w:pStyle w:val="40"/>
        <w:shd w:val="clear" w:color="auto" w:fill="auto"/>
        <w:spacing w:after="236" w:line="322" w:lineRule="exact"/>
        <w:ind w:right="20"/>
        <w:jc w:val="center"/>
        <w:rPr>
          <w:sz w:val="28"/>
          <w:szCs w:val="28"/>
        </w:rPr>
      </w:pPr>
    </w:p>
    <w:p w:rsidR="00A32056" w:rsidRDefault="00A32056">
      <w:pPr>
        <w:pStyle w:val="40"/>
        <w:shd w:val="clear" w:color="auto" w:fill="auto"/>
        <w:spacing w:after="236" w:line="322" w:lineRule="exact"/>
        <w:ind w:right="20"/>
        <w:jc w:val="center"/>
        <w:rPr>
          <w:sz w:val="28"/>
          <w:szCs w:val="28"/>
        </w:rPr>
      </w:pPr>
    </w:p>
    <w:p w:rsidR="00A32056" w:rsidRDefault="00A32056">
      <w:pPr>
        <w:pStyle w:val="40"/>
        <w:shd w:val="clear" w:color="auto" w:fill="auto"/>
        <w:spacing w:after="236" w:line="322" w:lineRule="exact"/>
        <w:ind w:right="20"/>
        <w:jc w:val="center"/>
        <w:rPr>
          <w:sz w:val="28"/>
          <w:szCs w:val="28"/>
        </w:rPr>
      </w:pPr>
    </w:p>
    <w:p w:rsidR="00A32056" w:rsidRDefault="00A32056">
      <w:pPr>
        <w:pStyle w:val="40"/>
        <w:shd w:val="clear" w:color="auto" w:fill="auto"/>
        <w:spacing w:after="236" w:line="322" w:lineRule="exact"/>
        <w:ind w:right="20"/>
        <w:jc w:val="center"/>
        <w:rPr>
          <w:sz w:val="28"/>
          <w:szCs w:val="28"/>
        </w:rPr>
      </w:pPr>
    </w:p>
    <w:p w:rsidR="00A32056" w:rsidRDefault="00A32056">
      <w:pPr>
        <w:pStyle w:val="40"/>
        <w:shd w:val="clear" w:color="auto" w:fill="auto"/>
        <w:spacing w:after="236" w:line="322" w:lineRule="exact"/>
        <w:ind w:right="20"/>
        <w:jc w:val="center"/>
        <w:rPr>
          <w:sz w:val="28"/>
          <w:szCs w:val="28"/>
        </w:rPr>
      </w:pPr>
    </w:p>
    <w:p w:rsidR="00A32056" w:rsidRDefault="00A32056">
      <w:pPr>
        <w:pStyle w:val="40"/>
        <w:shd w:val="clear" w:color="auto" w:fill="auto"/>
        <w:spacing w:after="236" w:line="322" w:lineRule="exact"/>
        <w:ind w:right="20"/>
        <w:jc w:val="center"/>
        <w:rPr>
          <w:sz w:val="28"/>
          <w:szCs w:val="28"/>
        </w:rPr>
      </w:pPr>
    </w:p>
    <w:p w:rsidR="00A32056" w:rsidRDefault="00A32056">
      <w:pPr>
        <w:pStyle w:val="40"/>
        <w:shd w:val="clear" w:color="auto" w:fill="auto"/>
        <w:spacing w:after="236" w:line="322" w:lineRule="exact"/>
        <w:ind w:right="20"/>
        <w:jc w:val="center"/>
        <w:rPr>
          <w:sz w:val="28"/>
          <w:szCs w:val="28"/>
        </w:rPr>
      </w:pPr>
    </w:p>
    <w:p w:rsidR="00A32056" w:rsidRPr="00890D7C" w:rsidRDefault="00A32056">
      <w:pPr>
        <w:pStyle w:val="40"/>
        <w:shd w:val="clear" w:color="auto" w:fill="auto"/>
        <w:spacing w:after="236" w:line="322" w:lineRule="exact"/>
        <w:ind w:right="20"/>
        <w:jc w:val="center"/>
        <w:rPr>
          <w:sz w:val="28"/>
          <w:szCs w:val="28"/>
        </w:rPr>
      </w:pPr>
    </w:p>
    <w:p w:rsidR="00A32056" w:rsidRPr="00890D7C" w:rsidRDefault="00A32056">
      <w:pPr>
        <w:pStyle w:val="40"/>
        <w:shd w:val="clear" w:color="auto" w:fill="auto"/>
        <w:spacing w:after="236" w:line="322" w:lineRule="exact"/>
        <w:ind w:right="20"/>
        <w:jc w:val="center"/>
        <w:rPr>
          <w:sz w:val="28"/>
          <w:szCs w:val="28"/>
        </w:rPr>
      </w:pPr>
      <w:r w:rsidRPr="00890D7C">
        <w:rPr>
          <w:sz w:val="28"/>
          <w:szCs w:val="28"/>
        </w:rPr>
        <w:t>Учебно-тематическое планирование 2 год обучения</w:t>
      </w:r>
    </w:p>
    <w:tbl>
      <w:tblPr>
        <w:tblW w:w="9582" w:type="dxa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610"/>
        <w:gridCol w:w="3346"/>
        <w:gridCol w:w="1858"/>
        <w:gridCol w:w="1867"/>
        <w:gridCol w:w="1901"/>
      </w:tblGrid>
      <w:tr w:rsidR="00A32056" w:rsidRPr="00890D7C" w:rsidTr="001704EA">
        <w:trPr>
          <w:trHeight w:val="379"/>
          <w:jc w:val="center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Наименование темы</w:t>
            </w:r>
          </w:p>
        </w:tc>
        <w:tc>
          <w:tcPr>
            <w:tcW w:w="5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A32056" w:rsidRPr="00890D7C" w:rsidTr="001704EA">
        <w:trPr>
          <w:trHeight w:val="658"/>
          <w:jc w:val="center"/>
        </w:trPr>
        <w:tc>
          <w:tcPr>
            <w:tcW w:w="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Общее кол-во часов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A32056" w:rsidRPr="00890D7C" w:rsidTr="001704EA">
        <w:trPr>
          <w:trHeight w:val="653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Дорога к доброму здоровью.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1704EA">
        <w:trPr>
          <w:trHeight w:val="653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В гостях у Мойдодыра.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1704EA">
        <w:trPr>
          <w:trHeight w:val="326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Зачем человеку глаза.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1704EA">
        <w:trPr>
          <w:trHeight w:val="317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Береги свои уши.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1704EA">
        <w:trPr>
          <w:trHeight w:val="638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Как сохранить улыбку красивой.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1704EA">
        <w:trPr>
          <w:trHeight w:val="331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Как помочь больному.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1704EA">
        <w:trPr>
          <w:trHeight w:val="928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6F4">
              <w:rPr>
                <w:rFonts w:ascii="Times New Roman" w:hAnsi="Times New Roman" w:cs="Times New Roman"/>
                <w:b/>
                <w:sz w:val="28"/>
                <w:szCs w:val="28"/>
              </w:rPr>
              <w:t>Игровое, итоговое занятие.</w:t>
            </w: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 xml:space="preserve"> Устный журнал. «Слагаемые здоровья».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32056" w:rsidRPr="00890D7C" w:rsidTr="001704EA">
        <w:trPr>
          <w:trHeight w:val="331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Осанка - это красиво.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1704EA">
        <w:trPr>
          <w:trHeight w:val="336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Наши помощники.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1704EA">
        <w:trPr>
          <w:trHeight w:val="653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Содержи одежду и обувь в порядке.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1704EA">
        <w:trPr>
          <w:trHeight w:val="326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Чтобы в доме было чисто.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1704EA">
        <w:trPr>
          <w:trHeight w:val="634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Кошки и собаки в нашем доме.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1704EA">
        <w:trPr>
          <w:trHeight w:val="643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Вредные привычки - здоровья не сестрички.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1704EA">
        <w:trPr>
          <w:trHeight w:val="1343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6F4">
              <w:rPr>
                <w:rFonts w:ascii="Times New Roman" w:hAnsi="Times New Roman" w:cs="Times New Roman"/>
                <w:b/>
                <w:sz w:val="28"/>
                <w:szCs w:val="28"/>
              </w:rPr>
              <w:t>Игровое, итоговое занятие.</w:t>
            </w: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 xml:space="preserve"> Устный журнал. «Береги платье снова, здоровье смолоду».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890D7C">
              <w:rPr>
                <w:b w:val="0"/>
                <w:sz w:val="28"/>
                <w:szCs w:val="28"/>
              </w:rPr>
              <w:t>1</w:t>
            </w:r>
          </w:p>
        </w:tc>
      </w:tr>
      <w:tr w:rsidR="00A32056" w:rsidRPr="00890D7C" w:rsidTr="001704EA">
        <w:trPr>
          <w:trHeight w:val="658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Двигайся больше, проживёшь дольше.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1704EA">
        <w:trPr>
          <w:trHeight w:val="579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Холода не бойся, сам по пояс мойся.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1704EA">
        <w:trPr>
          <w:trHeight w:val="322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Зачем человек спит.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1704EA">
        <w:trPr>
          <w:trHeight w:val="638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Соблюдаем мы режим, быть здоровыми хотим.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1704EA">
        <w:trPr>
          <w:trHeight w:val="658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Поделись добротой и радостью.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1704EA">
        <w:trPr>
          <w:trHeight w:val="35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Умеем ли мы себя вести.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1704EA">
        <w:trPr>
          <w:trHeight w:val="35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Нас пригласили в гости.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1704EA">
        <w:trPr>
          <w:trHeight w:val="35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Если ты остался один.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1704EA">
        <w:trPr>
          <w:trHeight w:val="35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Полезные продукты.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1704EA">
        <w:trPr>
          <w:trHeight w:val="35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Где живут витамины.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1704EA">
        <w:trPr>
          <w:trHeight w:val="35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6F4">
              <w:rPr>
                <w:rFonts w:ascii="Times New Roman" w:hAnsi="Times New Roman" w:cs="Times New Roman"/>
                <w:b/>
                <w:sz w:val="28"/>
                <w:szCs w:val="28"/>
              </w:rPr>
              <w:t>Игровое, итоговое занятие.</w:t>
            </w: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 xml:space="preserve"> Устный журнал. « Хорошо и плохо».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5"/>
              <w:shd w:val="clear" w:color="auto" w:fill="auto"/>
              <w:spacing w:line="240" w:lineRule="auto"/>
              <w:ind w:left="34" w:firstLine="0"/>
              <w:jc w:val="center"/>
              <w:rPr>
                <w:sz w:val="28"/>
                <w:szCs w:val="28"/>
              </w:rPr>
            </w:pPr>
            <w:r w:rsidRPr="00890D7C">
              <w:rPr>
                <w:sz w:val="28"/>
                <w:szCs w:val="28"/>
              </w:rPr>
              <w:t>1</w:t>
            </w:r>
          </w:p>
        </w:tc>
      </w:tr>
      <w:tr w:rsidR="00A32056" w:rsidRPr="00890D7C" w:rsidTr="001704EA">
        <w:trPr>
          <w:trHeight w:val="35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Где живут лекарства.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1704EA">
        <w:trPr>
          <w:trHeight w:val="35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Чем можно лечиться.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1704EA">
        <w:trPr>
          <w:trHeight w:val="35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Железная дорога.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1704EA">
        <w:trPr>
          <w:trHeight w:val="35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Дорога не место для игр.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1704EA">
        <w:trPr>
          <w:trHeight w:val="35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От чего бывают пожары.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1704EA">
        <w:trPr>
          <w:trHeight w:val="35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Вода - наш друг.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1704EA">
        <w:trPr>
          <w:trHeight w:val="35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Как вести себя с террористами.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1704EA">
        <w:trPr>
          <w:trHeight w:val="35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6F4">
              <w:rPr>
                <w:rFonts w:ascii="Times New Roman" w:hAnsi="Times New Roman" w:cs="Times New Roman"/>
                <w:b/>
                <w:sz w:val="28"/>
                <w:szCs w:val="28"/>
              </w:rPr>
              <w:t>Игровое, итоговое занятие</w:t>
            </w: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. Устный журнал «Я и моя , безопасность».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5"/>
              <w:shd w:val="clear" w:color="auto" w:fill="auto"/>
              <w:spacing w:line="240" w:lineRule="auto"/>
              <w:ind w:left="34" w:firstLine="0"/>
              <w:jc w:val="center"/>
              <w:rPr>
                <w:sz w:val="28"/>
                <w:szCs w:val="28"/>
              </w:rPr>
            </w:pPr>
            <w:r w:rsidRPr="00890D7C">
              <w:rPr>
                <w:sz w:val="28"/>
                <w:szCs w:val="28"/>
              </w:rPr>
              <w:t>1</w:t>
            </w:r>
          </w:p>
        </w:tc>
      </w:tr>
      <w:tr w:rsidR="00A32056" w:rsidRPr="00890D7C" w:rsidTr="001704EA">
        <w:trPr>
          <w:trHeight w:val="35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170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5"/>
              <w:shd w:val="clear" w:color="auto" w:fill="auto"/>
              <w:spacing w:line="240" w:lineRule="auto"/>
              <w:ind w:left="3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5"/>
              <w:shd w:val="clear" w:color="auto" w:fill="auto"/>
              <w:spacing w:line="240" w:lineRule="auto"/>
              <w:ind w:left="3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18.5</w:t>
            </w:r>
          </w:p>
        </w:tc>
      </w:tr>
    </w:tbl>
    <w:p w:rsidR="00A32056" w:rsidRPr="00890D7C" w:rsidRDefault="00A32056">
      <w:pPr>
        <w:rPr>
          <w:rFonts w:ascii="Times New Roman" w:hAnsi="Times New Roman" w:cs="Times New Roman"/>
          <w:sz w:val="28"/>
          <w:szCs w:val="28"/>
        </w:rPr>
        <w:sectPr w:rsidR="00A32056" w:rsidRPr="00890D7C" w:rsidSect="00766098">
          <w:type w:val="continuous"/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A32056" w:rsidRPr="00890D7C" w:rsidRDefault="00A32056">
      <w:pPr>
        <w:rPr>
          <w:rFonts w:ascii="Times New Roman" w:hAnsi="Times New Roman" w:cs="Times New Roman"/>
          <w:sz w:val="28"/>
          <w:szCs w:val="28"/>
        </w:rPr>
      </w:pP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</w:p>
    <w:p w:rsidR="00A32056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b/>
          <w:sz w:val="28"/>
          <w:szCs w:val="28"/>
        </w:rPr>
        <w:t>Тема 1.</w:t>
      </w:r>
      <w:r w:rsidRPr="00890D7C">
        <w:rPr>
          <w:sz w:val="28"/>
          <w:szCs w:val="28"/>
        </w:rPr>
        <w:t xml:space="preserve"> Вводное занятие. Дорога к доброму здоровью. (1час) </w:t>
      </w:r>
    </w:p>
    <w:p w:rsidR="00A32056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>Теория: Слово педагога</w:t>
      </w:r>
      <w:r w:rsidRPr="00890D7C">
        <w:rPr>
          <w:sz w:val="28"/>
          <w:szCs w:val="28"/>
        </w:rPr>
        <w:t xml:space="preserve">. Девизы «Уроков здоровья». Анализ стихотворения. Оздоровительная минутка. 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Практика: Игра: </w:t>
      </w:r>
      <w:r w:rsidRPr="00890D7C">
        <w:rPr>
          <w:sz w:val="28"/>
          <w:szCs w:val="28"/>
        </w:rPr>
        <w:t xml:space="preserve">Повторение мудрых слов. 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b/>
          <w:sz w:val="28"/>
          <w:szCs w:val="28"/>
        </w:rPr>
        <w:t>Тема 2.</w:t>
      </w:r>
      <w:r w:rsidRPr="00890D7C">
        <w:rPr>
          <w:sz w:val="28"/>
          <w:szCs w:val="28"/>
        </w:rPr>
        <w:t xml:space="preserve"> В гостях у Мойдодыра. (1час)</w:t>
      </w:r>
    </w:p>
    <w:p w:rsidR="00A32056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Анализ ситуации в стихотворении Г. Остера «Вредные советы». Оздоровительная минутка. 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Игра - соревнование «Кто больше знает?».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b/>
          <w:sz w:val="28"/>
          <w:szCs w:val="28"/>
        </w:rPr>
        <w:t>Тема 3.</w:t>
      </w:r>
      <w:r w:rsidRPr="00890D7C">
        <w:rPr>
          <w:sz w:val="28"/>
          <w:szCs w:val="28"/>
        </w:rPr>
        <w:t xml:space="preserve"> Зачем человеку глаза. (1час)</w:t>
      </w:r>
    </w:p>
    <w:p w:rsidR="00A32056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Беседа по теме. Если соринка попала в глаз. Оздоровительная минутка. 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 xml:space="preserve">Отгадывание кроссворда «Органы чувств». 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b/>
          <w:sz w:val="28"/>
          <w:szCs w:val="28"/>
        </w:rPr>
        <w:t>Тема 4.</w:t>
      </w:r>
      <w:r w:rsidRPr="00890D7C">
        <w:rPr>
          <w:sz w:val="28"/>
          <w:szCs w:val="28"/>
        </w:rPr>
        <w:t xml:space="preserve"> Береги свои уши. (1час)</w:t>
      </w:r>
    </w:p>
    <w:p w:rsidR="00A32056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>Теория: Рассказ педагога</w:t>
      </w:r>
      <w:r w:rsidRPr="00890D7C">
        <w:rPr>
          <w:sz w:val="28"/>
          <w:szCs w:val="28"/>
        </w:rPr>
        <w:t xml:space="preserve">. Это интересно. Добрые советы. 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Проведение опытов.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b/>
          <w:sz w:val="28"/>
          <w:szCs w:val="28"/>
        </w:rPr>
        <w:t>Тема 5.</w:t>
      </w:r>
      <w:r w:rsidRPr="00890D7C">
        <w:rPr>
          <w:sz w:val="28"/>
          <w:szCs w:val="28"/>
        </w:rPr>
        <w:t xml:space="preserve"> Как сохранить улыбку красивой? (1час)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>Психологический тренинг «Сотвори солнце в себе». Заучивание слов. Будь аккуратен,</w:t>
      </w:r>
    </w:p>
    <w:p w:rsidR="00A32056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sz w:val="28"/>
          <w:szCs w:val="28"/>
        </w:rPr>
        <w:t xml:space="preserve">забудь лень, чисти зубы каждый день! 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sz w:val="28"/>
          <w:szCs w:val="28"/>
        </w:rPr>
        <w:t>Практические занятия. Оздоровительная минутка. Памятка «Как сохранить зубы». Творческая работа.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b/>
          <w:sz w:val="28"/>
          <w:szCs w:val="28"/>
        </w:rPr>
        <w:t>Тема 6.</w:t>
      </w:r>
      <w:r w:rsidRPr="00890D7C">
        <w:rPr>
          <w:sz w:val="28"/>
          <w:szCs w:val="28"/>
        </w:rPr>
        <w:t xml:space="preserve"> Как помочь больному. (1час)</w:t>
      </w:r>
    </w:p>
    <w:p w:rsidR="00A32056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Рассказ учителя о неизлечимых болезнях века. Оздоровительная минутка. 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Решение задач. Добрые советы.</w:t>
      </w:r>
    </w:p>
    <w:p w:rsidR="00A32056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b/>
          <w:sz w:val="28"/>
          <w:szCs w:val="28"/>
        </w:rPr>
        <w:t>Тема 7</w:t>
      </w:r>
      <w:r w:rsidRPr="00890D7C">
        <w:rPr>
          <w:sz w:val="28"/>
          <w:szCs w:val="28"/>
        </w:rPr>
        <w:t xml:space="preserve">. Игровое итоговое </w:t>
      </w:r>
      <w:r>
        <w:rPr>
          <w:sz w:val="28"/>
          <w:szCs w:val="28"/>
        </w:rPr>
        <w:t xml:space="preserve">практическое </w:t>
      </w:r>
      <w:r w:rsidRPr="00890D7C">
        <w:rPr>
          <w:sz w:val="28"/>
          <w:szCs w:val="28"/>
        </w:rPr>
        <w:t xml:space="preserve">занятие. 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sz w:val="28"/>
          <w:szCs w:val="28"/>
        </w:rPr>
        <w:t>Устный журнал. « Слагаемые здоровья» (1час)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>Слово педагога</w:t>
      </w:r>
      <w:r w:rsidRPr="00890D7C">
        <w:rPr>
          <w:sz w:val="28"/>
          <w:szCs w:val="28"/>
        </w:rPr>
        <w:t xml:space="preserve">. Словарная работа. Игра - соревнование «Кто больше знает?». Оздоровительная минутка. Анализ ситуации в стихотворении С. Михалкова «Поднялась температура...» 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b/>
          <w:sz w:val="28"/>
          <w:szCs w:val="28"/>
        </w:rPr>
        <w:t>Тема 8.</w:t>
      </w:r>
      <w:r w:rsidRPr="00890D7C">
        <w:rPr>
          <w:sz w:val="28"/>
          <w:szCs w:val="28"/>
        </w:rPr>
        <w:t xml:space="preserve"> Осанка — это красиво. (1час)</w:t>
      </w:r>
    </w:p>
    <w:p w:rsidR="00A32056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>Беседа по теме. Повторение правил. Анализ ситуации.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 xml:space="preserve">Игра «Вставь словечко». Оздоровительная минутка. Мудрые слова и добрые советы. 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b/>
          <w:sz w:val="28"/>
          <w:szCs w:val="28"/>
        </w:rPr>
        <w:t>Тема 9.</w:t>
      </w:r>
      <w:r w:rsidRPr="00890D7C">
        <w:rPr>
          <w:sz w:val="28"/>
          <w:szCs w:val="28"/>
        </w:rPr>
        <w:t xml:space="preserve"> Наши помощники. (1час)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>Анализ ситуации в стихотворении С. Михалкова «Таня пальчик наколола...» Оздоровительная минутка. Помоги себе сам! Словарная работа. Практическая работа в парах.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b/>
          <w:sz w:val="28"/>
          <w:szCs w:val="28"/>
        </w:rPr>
        <w:t>Тема 10.</w:t>
      </w:r>
      <w:r w:rsidRPr="00890D7C">
        <w:rPr>
          <w:sz w:val="28"/>
          <w:szCs w:val="28"/>
        </w:rPr>
        <w:t xml:space="preserve"> Содержи одежду и обувь в порядке. (1час)</w:t>
      </w:r>
    </w:p>
    <w:p w:rsidR="00A32056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Анализ ситуации. Работа над стихотворением «Девочка чумазая». Оздоровительная минутка. Это полезно знать! 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Игра «Светофор здоровья».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b/>
          <w:sz w:val="28"/>
          <w:szCs w:val="28"/>
        </w:rPr>
        <w:t>Тема 11.</w:t>
      </w:r>
      <w:r w:rsidRPr="00890D7C">
        <w:rPr>
          <w:sz w:val="28"/>
          <w:szCs w:val="28"/>
        </w:rPr>
        <w:t xml:space="preserve"> Чтобы в доме было чисто: (1час)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Теория: Беседа по теме. Игра </w:t>
      </w:r>
      <w:r w:rsidRPr="00890D7C">
        <w:rPr>
          <w:sz w:val="28"/>
          <w:szCs w:val="28"/>
        </w:rPr>
        <w:t xml:space="preserve">- соревнование «Кто больше?» </w:t>
      </w:r>
      <w:r>
        <w:rPr>
          <w:sz w:val="28"/>
          <w:szCs w:val="28"/>
        </w:rPr>
        <w:t>! Практика:</w:t>
      </w:r>
      <w:r w:rsidRPr="00890D7C">
        <w:rPr>
          <w:sz w:val="28"/>
          <w:szCs w:val="28"/>
        </w:rPr>
        <w:t xml:space="preserve"> Работа над стихотворением «Федорино горе». Помоги себе сам 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b/>
          <w:sz w:val="28"/>
          <w:szCs w:val="28"/>
        </w:rPr>
        <w:t>Тема 12.</w:t>
      </w:r>
      <w:r>
        <w:rPr>
          <w:sz w:val="28"/>
          <w:szCs w:val="28"/>
        </w:rPr>
        <w:t xml:space="preserve"> Кошки и собаки - в</w:t>
      </w:r>
      <w:r w:rsidRPr="00890D7C">
        <w:rPr>
          <w:sz w:val="28"/>
          <w:szCs w:val="28"/>
        </w:rPr>
        <w:t xml:space="preserve"> нашем доме . (1час)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>Теория: Беседа о домашних животны</w:t>
      </w:r>
      <w:r w:rsidRPr="00890D7C">
        <w:rPr>
          <w:sz w:val="28"/>
          <w:szCs w:val="28"/>
        </w:rPr>
        <w:t xml:space="preserve">х. -Обсуждение стихотворения. « Про щенка». Правила обращения с животными. Оздоровительная минутка. </w:t>
      </w: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Составление правил. Это интересно!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b/>
          <w:sz w:val="28"/>
          <w:szCs w:val="28"/>
        </w:rPr>
        <w:t>Тема 13.</w:t>
      </w:r>
      <w:r w:rsidRPr="00890D7C">
        <w:rPr>
          <w:sz w:val="28"/>
          <w:szCs w:val="28"/>
        </w:rPr>
        <w:t xml:space="preserve"> Вредные привычки - здоровью не сестрички . (1час)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>Беседа по теме. Анализ ситуации. Оз</w:t>
      </w:r>
      <w:r>
        <w:rPr>
          <w:sz w:val="28"/>
          <w:szCs w:val="28"/>
        </w:rPr>
        <w:t>доровительная минутка. Практи</w:t>
      </w:r>
      <w:r w:rsidRPr="00890D7C">
        <w:rPr>
          <w:sz w:val="28"/>
          <w:szCs w:val="28"/>
        </w:rPr>
        <w:t>ка</w:t>
      </w:r>
      <w:r>
        <w:rPr>
          <w:sz w:val="28"/>
          <w:szCs w:val="28"/>
        </w:rPr>
        <w:t xml:space="preserve">: </w:t>
      </w:r>
      <w:r w:rsidRPr="00890D7C">
        <w:rPr>
          <w:sz w:val="28"/>
          <w:szCs w:val="28"/>
        </w:rPr>
        <w:t xml:space="preserve"> «Помоги себе сам!» Добрые советы.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b/>
          <w:sz w:val="28"/>
          <w:szCs w:val="28"/>
        </w:rPr>
        <w:t>Тема 14.</w:t>
      </w:r>
      <w:r w:rsidRPr="00890D7C">
        <w:rPr>
          <w:sz w:val="28"/>
          <w:szCs w:val="28"/>
        </w:rPr>
        <w:t xml:space="preserve"> Игровое итоговое </w:t>
      </w:r>
      <w:r>
        <w:rPr>
          <w:sz w:val="28"/>
          <w:szCs w:val="28"/>
        </w:rPr>
        <w:t xml:space="preserve">практическое </w:t>
      </w:r>
      <w:r w:rsidRPr="00890D7C">
        <w:rPr>
          <w:sz w:val="28"/>
          <w:szCs w:val="28"/>
        </w:rPr>
        <w:t>занятие. «Береги платье снова, здоровье с молоду». (1час)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sz w:val="28"/>
          <w:szCs w:val="28"/>
        </w:rPr>
        <w:t xml:space="preserve">Игра - соревнование «Кто больше знает?». Тест «Твоё здоровье», Оздоровительная минутка. Практическая работа «Помоги себе сам». 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b/>
          <w:sz w:val="28"/>
          <w:szCs w:val="28"/>
        </w:rPr>
        <w:t xml:space="preserve">Тема 15 . </w:t>
      </w:r>
      <w:r w:rsidRPr="00890D7C">
        <w:rPr>
          <w:sz w:val="28"/>
          <w:szCs w:val="28"/>
        </w:rPr>
        <w:t>Двигайся больше, проживёшь дольше. (1час)</w:t>
      </w:r>
    </w:p>
    <w:p w:rsidR="00A32056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>Беседа по теме. Игра «Назови вид спорта».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Подвижная игра «Ловишки» Добрые советы.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b/>
          <w:sz w:val="28"/>
          <w:szCs w:val="28"/>
        </w:rPr>
        <w:t xml:space="preserve">Тема 16. </w:t>
      </w:r>
      <w:r w:rsidRPr="00890D7C">
        <w:rPr>
          <w:sz w:val="28"/>
          <w:szCs w:val="28"/>
        </w:rPr>
        <w:t>Холода не бойся, сам по пояс мойся. (1час)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>Теория: Рассказ педагога</w:t>
      </w:r>
      <w:r w:rsidRPr="00890D7C">
        <w:rPr>
          <w:sz w:val="28"/>
          <w:szCs w:val="28"/>
        </w:rPr>
        <w:t xml:space="preserve">. Оздоровительная минутка. Это интересно. </w:t>
      </w: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П</w:t>
      </w:r>
      <w:r>
        <w:rPr>
          <w:sz w:val="28"/>
          <w:szCs w:val="28"/>
        </w:rPr>
        <w:t>ридумай п</w:t>
      </w:r>
      <w:r w:rsidRPr="00890D7C">
        <w:rPr>
          <w:sz w:val="28"/>
          <w:szCs w:val="28"/>
        </w:rPr>
        <w:t>равила закаливания.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b/>
          <w:sz w:val="28"/>
          <w:szCs w:val="28"/>
        </w:rPr>
        <w:t xml:space="preserve">Тема 17. </w:t>
      </w:r>
      <w:r w:rsidRPr="00890D7C">
        <w:rPr>
          <w:sz w:val="28"/>
          <w:szCs w:val="28"/>
        </w:rPr>
        <w:t>Зачем человек спит. (1час)</w:t>
      </w:r>
    </w:p>
    <w:p w:rsidR="00A32056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>Беседа по теме. Анализ стихотворения «Не спать». Добрые советы. Это интересно.</w:t>
      </w:r>
      <w:r w:rsidRPr="00A709C0">
        <w:rPr>
          <w:sz w:val="28"/>
          <w:szCs w:val="28"/>
        </w:rPr>
        <w:t xml:space="preserve"> 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>Практика: прими правильное решение.</w:t>
      </w:r>
    </w:p>
    <w:p w:rsidR="00A32056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b/>
          <w:sz w:val="28"/>
          <w:szCs w:val="28"/>
        </w:rPr>
        <w:t xml:space="preserve">Тема 18. </w:t>
      </w:r>
      <w:r w:rsidRPr="00890D7C">
        <w:rPr>
          <w:sz w:val="28"/>
          <w:szCs w:val="28"/>
        </w:rPr>
        <w:t xml:space="preserve">Соблюдаем мы режим, быть здоровыми хотим. (1час) 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Теория: Беседа педагога. </w:t>
      </w:r>
      <w:r w:rsidRPr="00890D7C">
        <w:rPr>
          <w:sz w:val="28"/>
          <w:szCs w:val="28"/>
        </w:rPr>
        <w:t xml:space="preserve">Оздоровительная минутка. Составление правил. </w:t>
      </w: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Игра «Полезно - вредно». Анализ ситуации.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b/>
          <w:sz w:val="28"/>
          <w:szCs w:val="28"/>
        </w:rPr>
        <w:t xml:space="preserve">Тема 19. </w:t>
      </w:r>
      <w:r w:rsidRPr="00890D7C">
        <w:rPr>
          <w:sz w:val="28"/>
          <w:szCs w:val="28"/>
        </w:rPr>
        <w:t>Поделись добротой и радостью. (1час)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Беседа по теме. Помоги себе сам. Оздоровительная минутка. </w:t>
      </w: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 xml:space="preserve">Словарная работа. Заучивание слов. Правила доброты. 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b/>
          <w:sz w:val="28"/>
          <w:szCs w:val="28"/>
        </w:rPr>
        <w:t xml:space="preserve">Тема 20. </w:t>
      </w:r>
      <w:r w:rsidRPr="00890D7C">
        <w:rPr>
          <w:sz w:val="28"/>
          <w:szCs w:val="28"/>
        </w:rPr>
        <w:t>Умеем ли мы себя вести. (1час)</w:t>
      </w:r>
    </w:p>
    <w:p w:rsidR="00A32056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>Беседа по теме. Важные правила.</w:t>
      </w:r>
      <w:r w:rsidRPr="00A709C0">
        <w:rPr>
          <w:sz w:val="28"/>
          <w:szCs w:val="28"/>
        </w:rPr>
        <w:t xml:space="preserve"> 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 xml:space="preserve"> Анализ ситуации. </w:t>
      </w:r>
      <w:r>
        <w:rPr>
          <w:sz w:val="28"/>
          <w:szCs w:val="28"/>
        </w:rPr>
        <w:t>Игра- «Найди выход».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b/>
          <w:sz w:val="28"/>
          <w:szCs w:val="28"/>
        </w:rPr>
        <w:t xml:space="preserve">Тема 21. </w:t>
      </w:r>
      <w:r w:rsidRPr="00890D7C">
        <w:rPr>
          <w:sz w:val="28"/>
          <w:szCs w:val="28"/>
        </w:rPr>
        <w:t>Нас пригласили в гости. (1час)</w:t>
      </w:r>
    </w:p>
    <w:p w:rsidR="00A32056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>Беседа по теме. Анализ ситуации.</w:t>
      </w:r>
      <w:r>
        <w:rPr>
          <w:sz w:val="28"/>
          <w:szCs w:val="28"/>
        </w:rPr>
        <w:t xml:space="preserve"> </w:t>
      </w:r>
      <w:r w:rsidRPr="00890D7C">
        <w:rPr>
          <w:sz w:val="28"/>
          <w:szCs w:val="28"/>
        </w:rPr>
        <w:t>Это полезно знать.</w:t>
      </w:r>
    </w:p>
    <w:p w:rsidR="00A32056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 xml:space="preserve">Игра «Можно - нельзя». 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b/>
          <w:sz w:val="28"/>
          <w:szCs w:val="28"/>
        </w:rPr>
        <w:t xml:space="preserve">Тема 22. </w:t>
      </w:r>
      <w:r w:rsidRPr="00890D7C">
        <w:rPr>
          <w:sz w:val="28"/>
          <w:szCs w:val="28"/>
        </w:rPr>
        <w:t>Если ты остался один. (1час)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>Теория: Рассказ педагога</w:t>
      </w:r>
      <w:r w:rsidRPr="00890D7C">
        <w:rPr>
          <w:sz w:val="28"/>
          <w:szCs w:val="28"/>
        </w:rPr>
        <w:t>. Анализ ситуации в стихотворении Э. Успенского «Мама</w:t>
      </w:r>
      <w:r>
        <w:rPr>
          <w:sz w:val="28"/>
          <w:szCs w:val="28"/>
        </w:rPr>
        <w:t xml:space="preserve"> </w:t>
      </w:r>
      <w:r w:rsidRPr="00890D7C">
        <w:rPr>
          <w:sz w:val="28"/>
          <w:szCs w:val="28"/>
        </w:rPr>
        <w:t>приходит с работы...» Правила безопасного поведения в доме.</w:t>
      </w:r>
    </w:p>
    <w:p w:rsidR="00A32056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sz w:val="28"/>
          <w:szCs w:val="28"/>
        </w:rPr>
        <w:t>Оздоровительная минутка.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Игра «Светофор здоровья».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b/>
          <w:sz w:val="28"/>
          <w:szCs w:val="28"/>
        </w:rPr>
        <w:t>Тема 23.</w:t>
      </w:r>
      <w:r w:rsidRPr="00890D7C">
        <w:rPr>
          <w:sz w:val="28"/>
          <w:szCs w:val="28"/>
        </w:rPr>
        <w:t xml:space="preserve"> Полезные продукты. (1час).</w:t>
      </w:r>
    </w:p>
    <w:p w:rsidR="00A32056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Беседа по теме. 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Творческая работа. Это нужно знать.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b/>
          <w:sz w:val="28"/>
          <w:szCs w:val="28"/>
        </w:rPr>
        <w:t>Тема 24.</w:t>
      </w:r>
      <w:r w:rsidRPr="00890D7C">
        <w:rPr>
          <w:sz w:val="28"/>
          <w:szCs w:val="28"/>
        </w:rPr>
        <w:t xml:space="preserve"> Где живут витамины. (1час)</w:t>
      </w:r>
    </w:p>
    <w:p w:rsidR="00A32056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Рассказ учителя. Оздоровительная минутка. Игра - соревнование «Кто больше знает?» 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Игра «Светофор здоровья». Словарная работа. Первая помощь при отравлениях.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b/>
          <w:sz w:val="28"/>
          <w:szCs w:val="28"/>
        </w:rPr>
        <w:t>Тема 25.</w:t>
      </w:r>
      <w:r w:rsidRPr="00890D7C">
        <w:rPr>
          <w:sz w:val="28"/>
          <w:szCs w:val="28"/>
        </w:rPr>
        <w:t xml:space="preserve"> Игровое итоговое </w:t>
      </w:r>
      <w:r>
        <w:rPr>
          <w:sz w:val="28"/>
          <w:szCs w:val="28"/>
        </w:rPr>
        <w:t xml:space="preserve">практическое </w:t>
      </w:r>
      <w:r w:rsidRPr="00890D7C">
        <w:rPr>
          <w:sz w:val="28"/>
          <w:szCs w:val="28"/>
        </w:rPr>
        <w:t>занятие. Устный журнал. «Хорошо и плохо». (1час)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sz w:val="28"/>
          <w:szCs w:val="28"/>
        </w:rPr>
        <w:t xml:space="preserve">Беседа по теме. Заучивание слов. Оздоровительная минутка. Помоги себе сам (составление правил). Игра «Вставь пропущенные слова». 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b/>
          <w:sz w:val="28"/>
          <w:szCs w:val="28"/>
        </w:rPr>
        <w:t>Тема 26.</w:t>
      </w:r>
      <w:r w:rsidRPr="00890D7C">
        <w:rPr>
          <w:sz w:val="28"/>
          <w:szCs w:val="28"/>
        </w:rPr>
        <w:t xml:space="preserve"> Где живут лекарства. (1час)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>Беседа «Из чего получают лекарства». Словарная работа. Оздоровительная минутка. Анализ ситуации в стихотворении С. Михалкова.</w:t>
      </w:r>
      <w:r w:rsidRPr="00DB1D99">
        <w:rPr>
          <w:sz w:val="28"/>
          <w:szCs w:val="28"/>
        </w:rPr>
        <w:t xml:space="preserve"> </w:t>
      </w:r>
      <w:r>
        <w:rPr>
          <w:sz w:val="28"/>
          <w:szCs w:val="28"/>
        </w:rPr>
        <w:t>Практика: Игра «Кто больше знает?»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b/>
          <w:sz w:val="28"/>
          <w:szCs w:val="28"/>
        </w:rPr>
        <w:t>Тема 27.</w:t>
      </w:r>
      <w:r w:rsidRPr="00890D7C">
        <w:rPr>
          <w:sz w:val="28"/>
          <w:szCs w:val="28"/>
        </w:rPr>
        <w:t xml:space="preserve"> Чем можно лечиться. (1час)</w:t>
      </w:r>
    </w:p>
    <w:p w:rsidR="00A32056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>Повторение признаков лекарствен</w:t>
      </w:r>
      <w:r>
        <w:rPr>
          <w:sz w:val="28"/>
          <w:szCs w:val="28"/>
        </w:rPr>
        <w:t>ного отравления. Рассказ педагога</w:t>
      </w:r>
      <w:r w:rsidRPr="00890D7C">
        <w:rPr>
          <w:sz w:val="28"/>
          <w:szCs w:val="28"/>
        </w:rPr>
        <w:t xml:space="preserve">. Оздоровительная минутка. Признаки пищевого отравления. 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 xml:space="preserve">Первая помощь при отравлениях. 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b/>
          <w:sz w:val="28"/>
          <w:szCs w:val="28"/>
        </w:rPr>
        <w:t>Тема 28.</w:t>
      </w:r>
      <w:r w:rsidRPr="00890D7C">
        <w:rPr>
          <w:sz w:val="28"/>
          <w:szCs w:val="28"/>
        </w:rPr>
        <w:t xml:space="preserve"> Железная дорога. (1час)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Беседа по теме. Знакомство с правилами. Оздоровительная минутка. Практическая работа в парах. Это интересно. Добрые советы. 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b/>
          <w:sz w:val="28"/>
          <w:szCs w:val="28"/>
        </w:rPr>
        <w:t>Тема 29.</w:t>
      </w:r>
      <w:r w:rsidRPr="00890D7C">
        <w:rPr>
          <w:sz w:val="28"/>
          <w:szCs w:val="28"/>
        </w:rPr>
        <w:t xml:space="preserve"> Дорога не место для игр. (1 час)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Беседа по теме. Анализ ситуации. Заучивание слов. </w:t>
      </w: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 xml:space="preserve">Творческая работа. 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b/>
          <w:sz w:val="28"/>
          <w:szCs w:val="28"/>
        </w:rPr>
        <w:t>Тема 30.</w:t>
      </w:r>
      <w:r w:rsidRPr="00890D7C">
        <w:rPr>
          <w:sz w:val="28"/>
          <w:szCs w:val="28"/>
        </w:rPr>
        <w:t xml:space="preserve"> От чего бывают пожары. (1час)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Беседа «Чем опасен огонь?» Игра «Светофор здоровья». Обсуждение ситуаций. Оздоровительная минутка. Правила поведения при пожаре в доме. Практическая работа «План эвакуации при пожаре». 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b/>
          <w:sz w:val="28"/>
          <w:szCs w:val="28"/>
        </w:rPr>
        <w:t>Тема 31.</w:t>
      </w:r>
      <w:r w:rsidRPr="00890D7C">
        <w:rPr>
          <w:sz w:val="28"/>
          <w:szCs w:val="28"/>
        </w:rPr>
        <w:t xml:space="preserve"> Вода наш - друг. (1час)</w:t>
      </w:r>
    </w:p>
    <w:p w:rsidR="00A32056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>Теория: Рассказ педагога</w:t>
      </w:r>
      <w:r w:rsidRPr="00890D7C">
        <w:rPr>
          <w:sz w:val="28"/>
          <w:szCs w:val="28"/>
        </w:rPr>
        <w:t>. Это интересно! Признаки утопления. Оздоровительная</w:t>
      </w:r>
      <w:r>
        <w:rPr>
          <w:sz w:val="28"/>
          <w:szCs w:val="28"/>
        </w:rPr>
        <w:t xml:space="preserve"> </w:t>
      </w:r>
      <w:r w:rsidRPr="00890D7C">
        <w:rPr>
          <w:sz w:val="28"/>
          <w:szCs w:val="28"/>
        </w:rPr>
        <w:t>минутка.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A709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 xml:space="preserve"> Первая помощь при утоплении. Отгадывание кроссворда.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b/>
          <w:sz w:val="28"/>
          <w:szCs w:val="28"/>
        </w:rPr>
        <w:t>Тема 32.</w:t>
      </w:r>
      <w:r w:rsidRPr="00890D7C">
        <w:rPr>
          <w:sz w:val="28"/>
          <w:szCs w:val="28"/>
        </w:rPr>
        <w:t xml:space="preserve"> Как вести себя с террористами. (1час)</w:t>
      </w:r>
    </w:p>
    <w:p w:rsidR="00A32056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Беседа по теме. Анализ ситуации. 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Игра «Нельзя — можно»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b/>
          <w:sz w:val="28"/>
          <w:szCs w:val="28"/>
        </w:rPr>
        <w:t>Тема 33.</w:t>
      </w:r>
      <w:r w:rsidRPr="00890D7C">
        <w:rPr>
          <w:sz w:val="28"/>
          <w:szCs w:val="28"/>
        </w:rPr>
        <w:t xml:space="preserve"> Игровое, итоговое </w:t>
      </w:r>
      <w:r>
        <w:rPr>
          <w:sz w:val="28"/>
          <w:szCs w:val="28"/>
        </w:rPr>
        <w:t xml:space="preserve">практическое </w:t>
      </w:r>
      <w:r w:rsidRPr="00890D7C">
        <w:rPr>
          <w:sz w:val="28"/>
          <w:szCs w:val="28"/>
        </w:rPr>
        <w:t>занятие. Устный журнал « Я и моя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sz w:val="28"/>
          <w:szCs w:val="28"/>
        </w:rPr>
        <w:t>безопасность». (1час)</w:t>
      </w:r>
    </w:p>
    <w:p w:rsidR="00A32056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sz w:val="28"/>
          <w:szCs w:val="28"/>
        </w:rPr>
        <w:t>Задания по изученным темам.</w:t>
      </w:r>
    </w:p>
    <w:p w:rsidR="00A32056" w:rsidRPr="00890D7C" w:rsidRDefault="00A32056" w:rsidP="001704EA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</w:p>
    <w:p w:rsidR="00A32056" w:rsidRPr="00890D7C" w:rsidRDefault="00A32056">
      <w:pPr>
        <w:pStyle w:val="30"/>
        <w:keepNext/>
        <w:keepLines/>
        <w:shd w:val="clear" w:color="auto" w:fill="auto"/>
        <w:spacing w:after="338" w:line="317" w:lineRule="exact"/>
        <w:ind w:left="2180"/>
        <w:jc w:val="left"/>
        <w:rPr>
          <w:sz w:val="28"/>
          <w:szCs w:val="28"/>
        </w:rPr>
      </w:pPr>
      <w:bookmarkStart w:id="10" w:name="bookmark10"/>
      <w:r w:rsidRPr="00890D7C">
        <w:rPr>
          <w:sz w:val="28"/>
          <w:szCs w:val="28"/>
        </w:rPr>
        <w:t>Ожидаемые результаты</w:t>
      </w:r>
      <w:bookmarkEnd w:id="10"/>
    </w:p>
    <w:p w:rsidR="00A32056" w:rsidRPr="00890D7C" w:rsidRDefault="00A32056" w:rsidP="001704EA">
      <w:pPr>
        <w:pStyle w:val="5"/>
        <w:shd w:val="clear" w:color="auto" w:fill="auto"/>
        <w:spacing w:line="270" w:lineRule="exact"/>
        <w:ind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Ребенок знает и называет домашних животных.</w:t>
      </w:r>
    </w:p>
    <w:p w:rsidR="00A32056" w:rsidRPr="00890D7C" w:rsidRDefault="00A32056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sz w:val="28"/>
          <w:szCs w:val="28"/>
        </w:rPr>
        <w:t>Ребенок знает и называет полезные продукты, какие продукты вредны, какие полезные, почему.</w:t>
      </w:r>
    </w:p>
    <w:p w:rsidR="00A32056" w:rsidRPr="00890D7C" w:rsidRDefault="00A32056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</w:pPr>
      <w:r w:rsidRPr="00890D7C">
        <w:rPr>
          <w:sz w:val="28"/>
          <w:szCs w:val="28"/>
        </w:rPr>
        <w:t>Ребенок знает название и назначение предметов, умеет пользоваться ими.</w:t>
      </w:r>
    </w:p>
    <w:p w:rsidR="00A32056" w:rsidRPr="00890D7C" w:rsidRDefault="00A32056">
      <w:pPr>
        <w:pStyle w:val="5"/>
        <w:shd w:val="clear" w:color="auto" w:fill="auto"/>
        <w:spacing w:line="322" w:lineRule="exact"/>
        <w:ind w:firstLine="0"/>
        <w:rPr>
          <w:sz w:val="28"/>
          <w:szCs w:val="28"/>
        </w:rPr>
        <w:sectPr w:rsidR="00A32056" w:rsidRPr="00890D7C" w:rsidSect="00766098">
          <w:type w:val="continuous"/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  <w:r w:rsidRPr="00890D7C">
        <w:rPr>
          <w:sz w:val="28"/>
          <w:szCs w:val="28"/>
        </w:rPr>
        <w:t>У ребенка сформированы представления о культурно-гигиенических навыках.</w:t>
      </w:r>
    </w:p>
    <w:p w:rsidR="00A32056" w:rsidRPr="00890D7C" w:rsidRDefault="00A32056">
      <w:pPr>
        <w:pStyle w:val="40"/>
        <w:shd w:val="clear" w:color="auto" w:fill="auto"/>
        <w:spacing w:after="237"/>
        <w:jc w:val="center"/>
        <w:rPr>
          <w:sz w:val="28"/>
          <w:szCs w:val="28"/>
        </w:rPr>
      </w:pPr>
    </w:p>
    <w:p w:rsidR="00A32056" w:rsidRPr="00890D7C" w:rsidRDefault="00A32056">
      <w:pPr>
        <w:pStyle w:val="40"/>
        <w:shd w:val="clear" w:color="auto" w:fill="auto"/>
        <w:spacing w:after="237"/>
        <w:jc w:val="center"/>
        <w:rPr>
          <w:sz w:val="28"/>
          <w:szCs w:val="28"/>
        </w:rPr>
      </w:pPr>
      <w:r w:rsidRPr="00890D7C">
        <w:rPr>
          <w:sz w:val="28"/>
          <w:szCs w:val="28"/>
        </w:rPr>
        <w:t>Учебно-тематическое планирование 3 год обучения</w:t>
      </w:r>
    </w:p>
    <w:tbl>
      <w:tblPr>
        <w:tblW w:w="9567" w:type="dxa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600"/>
        <w:gridCol w:w="3346"/>
        <w:gridCol w:w="1858"/>
        <w:gridCol w:w="1872"/>
        <w:gridCol w:w="1891"/>
      </w:tblGrid>
      <w:tr w:rsidR="00A32056" w:rsidRPr="00890D7C" w:rsidTr="00F67EF4">
        <w:trPr>
          <w:trHeight w:val="379"/>
          <w:jc w:val="center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Наименование темы</w:t>
            </w:r>
          </w:p>
        </w:tc>
        <w:tc>
          <w:tcPr>
            <w:tcW w:w="5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A32056" w:rsidRPr="00890D7C" w:rsidTr="00F67EF4">
        <w:trPr>
          <w:trHeight w:val="658"/>
          <w:jc w:val="center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Общее кол-во часов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A32056" w:rsidRPr="00890D7C" w:rsidTr="00F67EF4">
        <w:trPr>
          <w:trHeight w:val="653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Здоровье человека бесценный дар.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653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Чистота, вот главная красота.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331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Зрение - это сила.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32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Чтобы уши слышали.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629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Чтобы зубы были здоровыми.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32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Если в доме больной.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1627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53CF">
              <w:rPr>
                <w:rFonts w:ascii="Times New Roman" w:hAnsi="Times New Roman" w:cs="Times New Roman"/>
                <w:b/>
                <w:sz w:val="28"/>
                <w:szCs w:val="28"/>
              </w:rPr>
              <w:t>Игровое, итоговое занятие.</w:t>
            </w: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 xml:space="preserve"> Викторина «В здоровом теле - здоровый дух».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32056" w:rsidRPr="00890D7C" w:rsidTr="00F67EF4">
        <w:trPr>
          <w:trHeight w:val="653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Правильная осанка и походка.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32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Забота о руках и ногах.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653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997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Как ухаживать за одеждой и обувью.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63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Чистота в жилище залог здоровья всей семьи.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63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Будь осторожен с животными.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33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Вредные привычки.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997825">
        <w:trPr>
          <w:trHeight w:val="942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53CF">
              <w:rPr>
                <w:rFonts w:ascii="Times New Roman" w:hAnsi="Times New Roman" w:cs="Times New Roman"/>
                <w:b/>
                <w:sz w:val="28"/>
                <w:szCs w:val="28"/>
              </w:rPr>
              <w:t>Игровое, итоговое занятие.</w:t>
            </w: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 xml:space="preserve"> Викторина. «Здоровый образ жизни».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890D7C">
              <w:rPr>
                <w:b w:val="0"/>
                <w:sz w:val="28"/>
                <w:szCs w:val="28"/>
              </w:rPr>
              <w:t>1</w:t>
            </w:r>
          </w:p>
        </w:tc>
      </w:tr>
      <w:tr w:rsidR="00A32056" w:rsidRPr="00890D7C" w:rsidTr="00F67EF4">
        <w:trPr>
          <w:trHeight w:val="662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Здоровье в порядке - спасибо зарядке.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997825">
        <w:trPr>
          <w:trHeight w:val="583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Закаляй свое тело с пользой для дела.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997825">
        <w:trPr>
          <w:trHeight w:val="393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Как сделать сон полезным.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331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Как всё успеть.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672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1704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Лучше быть добрым и весёлым, чем злым и грустным.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997825">
        <w:trPr>
          <w:trHeight w:val="403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46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Как вести себя в школе.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997825">
        <w:trPr>
          <w:trHeight w:val="423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46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Правила поведения в гостях.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672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46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Опасности, подстерегающие нас дома.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997825">
        <w:trPr>
          <w:trHeight w:val="439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46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Правильное питание.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672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46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Овощи и фрукты, полезные продукты.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672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46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53CF">
              <w:rPr>
                <w:rFonts w:ascii="Times New Roman" w:hAnsi="Times New Roman" w:cs="Times New Roman"/>
                <w:b/>
                <w:sz w:val="28"/>
                <w:szCs w:val="28"/>
              </w:rPr>
              <w:t>Игровое, итоговое занятие.</w:t>
            </w: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 xml:space="preserve"> Викторина. «Здоровье человека».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5"/>
              <w:shd w:val="clear" w:color="auto" w:fill="auto"/>
              <w:spacing w:line="240" w:lineRule="auto"/>
              <w:ind w:left="34" w:firstLine="0"/>
              <w:jc w:val="center"/>
              <w:rPr>
                <w:sz w:val="28"/>
                <w:szCs w:val="28"/>
              </w:rPr>
            </w:pPr>
            <w:r w:rsidRPr="00890D7C">
              <w:rPr>
                <w:sz w:val="28"/>
                <w:szCs w:val="28"/>
              </w:rPr>
              <w:t>1</w:t>
            </w:r>
          </w:p>
        </w:tc>
      </w:tr>
      <w:tr w:rsidR="00A32056" w:rsidRPr="00890D7C" w:rsidTr="00997825">
        <w:trPr>
          <w:trHeight w:val="342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46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Аптека и аптечка.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672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46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Лесная аптека на службе человека.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672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 xml:space="preserve">Железнодорожный транспорт и железная дорога. 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672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46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Правила движения нужно знать всем без исключения.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672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46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Как вести себя во время пожара.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997825">
        <w:trPr>
          <w:trHeight w:val="415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46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Как вести себя на воде.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672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46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Правила поведения при угрозе террористического акта.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672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46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53CF">
              <w:rPr>
                <w:rFonts w:ascii="Times New Roman" w:hAnsi="Times New Roman" w:cs="Times New Roman"/>
                <w:b/>
                <w:sz w:val="28"/>
                <w:szCs w:val="28"/>
              </w:rPr>
              <w:t>Игровое, итоговое занятие</w:t>
            </w: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. Викторина «Важные правила».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5"/>
              <w:shd w:val="clear" w:color="auto" w:fill="auto"/>
              <w:spacing w:line="240" w:lineRule="auto"/>
              <w:ind w:left="34" w:firstLine="0"/>
              <w:jc w:val="center"/>
              <w:rPr>
                <w:sz w:val="28"/>
                <w:szCs w:val="28"/>
              </w:rPr>
            </w:pPr>
            <w:r w:rsidRPr="00890D7C">
              <w:rPr>
                <w:sz w:val="28"/>
                <w:szCs w:val="28"/>
              </w:rPr>
              <w:t>1</w:t>
            </w:r>
          </w:p>
        </w:tc>
      </w:tr>
      <w:tr w:rsidR="00A32056" w:rsidRPr="00890D7C" w:rsidTr="00997825">
        <w:trPr>
          <w:trHeight w:val="37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46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5"/>
              <w:shd w:val="clear" w:color="auto" w:fill="auto"/>
              <w:spacing w:line="240" w:lineRule="auto"/>
              <w:ind w:left="3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5"/>
              <w:shd w:val="clear" w:color="auto" w:fill="auto"/>
              <w:spacing w:line="240" w:lineRule="auto"/>
              <w:ind w:left="3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18.5</w:t>
            </w:r>
          </w:p>
        </w:tc>
      </w:tr>
    </w:tbl>
    <w:p w:rsidR="00A32056" w:rsidRPr="00890D7C" w:rsidRDefault="00A32056" w:rsidP="00F67EF4">
      <w:pPr>
        <w:rPr>
          <w:rFonts w:ascii="Times New Roman" w:hAnsi="Times New Roman" w:cs="Times New Roman"/>
          <w:sz w:val="28"/>
          <w:szCs w:val="28"/>
        </w:rPr>
      </w:pPr>
    </w:p>
    <w:p w:rsidR="00A32056" w:rsidRPr="00890D7C" w:rsidRDefault="00A32056">
      <w:pPr>
        <w:pStyle w:val="30"/>
        <w:keepNext/>
        <w:keepLines/>
        <w:shd w:val="clear" w:color="auto" w:fill="auto"/>
        <w:spacing w:before="331" w:after="259" w:line="270" w:lineRule="exact"/>
        <w:ind w:left="3340"/>
        <w:jc w:val="left"/>
        <w:rPr>
          <w:sz w:val="28"/>
          <w:szCs w:val="28"/>
        </w:rPr>
      </w:pPr>
      <w:bookmarkStart w:id="11" w:name="bookmark11"/>
      <w:r w:rsidRPr="00890D7C">
        <w:rPr>
          <w:sz w:val="28"/>
          <w:szCs w:val="28"/>
        </w:rPr>
        <w:t>Содержание занятий.</w:t>
      </w:r>
      <w:bookmarkEnd w:id="11"/>
    </w:p>
    <w:p w:rsidR="00A32056" w:rsidRPr="00890D7C" w:rsidRDefault="00A32056" w:rsidP="00997825">
      <w:pPr>
        <w:pStyle w:val="181"/>
        <w:shd w:val="clear" w:color="auto" w:fill="auto"/>
        <w:spacing w:before="0" w:after="0" w:line="317" w:lineRule="exact"/>
        <w:ind w:right="1620" w:firstLine="0"/>
        <w:jc w:val="both"/>
        <w:rPr>
          <w:rStyle w:val="1813pt"/>
          <w:sz w:val="28"/>
          <w:szCs w:val="28"/>
        </w:rPr>
      </w:pPr>
      <w:r w:rsidRPr="00890D7C">
        <w:rPr>
          <w:rStyle w:val="1860"/>
          <w:sz w:val="28"/>
          <w:szCs w:val="28"/>
        </w:rPr>
        <w:t>Тема 1.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71"/>
          <w:sz w:val="28"/>
          <w:szCs w:val="28"/>
        </w:rPr>
        <w:t>Вводное занятие. Здоровье человека бесценный дар</w:t>
      </w:r>
      <w:r w:rsidRPr="00890D7C">
        <w:rPr>
          <w:sz w:val="28"/>
          <w:szCs w:val="28"/>
        </w:rPr>
        <w:t xml:space="preserve">. (1 час) </w:t>
      </w:r>
      <w:r w:rsidRPr="009B10EA">
        <w:rPr>
          <w:i w:val="0"/>
          <w:sz w:val="28"/>
          <w:szCs w:val="28"/>
        </w:rPr>
        <w:t>Теория:</w:t>
      </w:r>
      <w:r>
        <w:rPr>
          <w:sz w:val="28"/>
          <w:szCs w:val="28"/>
        </w:rPr>
        <w:t xml:space="preserve"> </w:t>
      </w:r>
      <w:r w:rsidRPr="00890D7C">
        <w:rPr>
          <w:rStyle w:val="1813pt"/>
          <w:sz w:val="28"/>
          <w:szCs w:val="28"/>
        </w:rPr>
        <w:t>Беседа по теме. Игра «Давайте ра</w:t>
      </w:r>
      <w:r>
        <w:rPr>
          <w:rStyle w:val="1813pt"/>
          <w:sz w:val="28"/>
          <w:szCs w:val="28"/>
        </w:rPr>
        <w:t>зберемся». Практика: Игра-путешествие.</w:t>
      </w:r>
      <w:r w:rsidRPr="00890D7C">
        <w:rPr>
          <w:rStyle w:val="1813pt"/>
          <w:sz w:val="28"/>
          <w:szCs w:val="28"/>
        </w:rPr>
        <w:t xml:space="preserve"> </w:t>
      </w:r>
    </w:p>
    <w:p w:rsidR="00A32056" w:rsidRPr="00890D7C" w:rsidRDefault="00A32056" w:rsidP="00997825">
      <w:pPr>
        <w:pStyle w:val="181"/>
        <w:shd w:val="clear" w:color="auto" w:fill="auto"/>
        <w:spacing w:before="0" w:after="0" w:line="317" w:lineRule="exact"/>
        <w:ind w:right="1620" w:firstLine="0"/>
        <w:jc w:val="both"/>
        <w:rPr>
          <w:sz w:val="28"/>
          <w:szCs w:val="28"/>
        </w:rPr>
      </w:pPr>
      <w:r w:rsidRPr="00890D7C">
        <w:rPr>
          <w:rStyle w:val="1860"/>
          <w:sz w:val="28"/>
          <w:szCs w:val="28"/>
        </w:rPr>
        <w:t>Тема</w:t>
      </w:r>
      <w:r w:rsidRPr="00890D7C">
        <w:rPr>
          <w:rStyle w:val="1813pt1"/>
          <w:sz w:val="28"/>
          <w:szCs w:val="28"/>
        </w:rPr>
        <w:t xml:space="preserve"> 2.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71"/>
          <w:sz w:val="28"/>
          <w:szCs w:val="28"/>
        </w:rPr>
        <w:t>Чистота, вот главная красота.</w:t>
      </w:r>
      <w:r w:rsidRPr="00890D7C">
        <w:rPr>
          <w:sz w:val="28"/>
          <w:szCs w:val="28"/>
        </w:rPr>
        <w:t xml:space="preserve"> (1час)</w:t>
      </w:r>
    </w:p>
    <w:p w:rsidR="00A32056" w:rsidRDefault="00A32056" w:rsidP="00997825">
      <w:pPr>
        <w:pStyle w:val="401"/>
        <w:shd w:val="clear" w:color="auto" w:fill="auto"/>
        <w:spacing w:line="317" w:lineRule="exact"/>
        <w:ind w:right="240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>Беседа по теме занятия. Заучивание слов.</w:t>
      </w:r>
    </w:p>
    <w:p w:rsidR="00A32056" w:rsidRPr="00890D7C" w:rsidRDefault="00A32056" w:rsidP="00997825">
      <w:pPr>
        <w:pStyle w:val="401"/>
        <w:shd w:val="clear" w:color="auto" w:fill="auto"/>
        <w:spacing w:line="317" w:lineRule="exact"/>
        <w:ind w:right="240"/>
        <w:rPr>
          <w:sz w:val="28"/>
          <w:szCs w:val="28"/>
        </w:rPr>
      </w:pPr>
      <w:r w:rsidRPr="00890D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 xml:space="preserve">Игра «Хорошо - плохо». Это интересно. Творческая работа. </w:t>
      </w:r>
    </w:p>
    <w:p w:rsidR="00A32056" w:rsidRPr="00890D7C" w:rsidRDefault="00A32056" w:rsidP="00997825">
      <w:pPr>
        <w:pStyle w:val="401"/>
        <w:shd w:val="clear" w:color="auto" w:fill="auto"/>
        <w:spacing w:line="317" w:lineRule="exact"/>
        <w:ind w:right="240"/>
        <w:rPr>
          <w:sz w:val="28"/>
          <w:szCs w:val="28"/>
        </w:rPr>
      </w:pPr>
      <w:r w:rsidRPr="00890D7C">
        <w:rPr>
          <w:rStyle w:val="4013"/>
          <w:sz w:val="28"/>
          <w:szCs w:val="28"/>
        </w:rPr>
        <w:t>Тема 3.</w:t>
      </w:r>
      <w:r w:rsidRPr="00890D7C">
        <w:rPr>
          <w:rStyle w:val="40132"/>
          <w:sz w:val="28"/>
          <w:szCs w:val="28"/>
        </w:rPr>
        <w:t xml:space="preserve"> </w:t>
      </w:r>
      <w:r w:rsidRPr="00890D7C">
        <w:rPr>
          <w:rStyle w:val="40131"/>
          <w:sz w:val="28"/>
          <w:szCs w:val="28"/>
        </w:rPr>
        <w:t>Зрение - это сила. (</w:t>
      </w:r>
      <w:r w:rsidRPr="00890D7C">
        <w:rPr>
          <w:rStyle w:val="40132"/>
          <w:sz w:val="28"/>
          <w:szCs w:val="28"/>
        </w:rPr>
        <w:t>1 час)</w:t>
      </w:r>
    </w:p>
    <w:p w:rsidR="00A32056" w:rsidRPr="00890D7C" w:rsidRDefault="00A32056" w:rsidP="00997825">
      <w:pPr>
        <w:pStyle w:val="401"/>
        <w:shd w:val="clear" w:color="auto" w:fill="auto"/>
        <w:spacing w:line="326" w:lineRule="exact"/>
        <w:ind w:right="240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>Беседа по теме. Заучивание пословицы. Игра в пословицы.</w:t>
      </w:r>
      <w:r w:rsidRPr="00A709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Игра «Продолжи сказку».</w:t>
      </w:r>
    </w:p>
    <w:p w:rsidR="00A32056" w:rsidRPr="00890D7C" w:rsidRDefault="00A32056" w:rsidP="00997825">
      <w:pPr>
        <w:pStyle w:val="181"/>
        <w:shd w:val="clear" w:color="auto" w:fill="auto"/>
        <w:spacing w:before="0" w:after="0" w:line="326" w:lineRule="exact"/>
        <w:ind w:firstLine="0"/>
        <w:jc w:val="both"/>
        <w:rPr>
          <w:sz w:val="28"/>
          <w:szCs w:val="28"/>
        </w:rPr>
      </w:pPr>
      <w:r w:rsidRPr="00890D7C">
        <w:rPr>
          <w:rStyle w:val="1860"/>
          <w:sz w:val="28"/>
          <w:szCs w:val="28"/>
        </w:rPr>
        <w:t>Тема 4.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71"/>
          <w:sz w:val="28"/>
          <w:szCs w:val="28"/>
        </w:rPr>
        <w:t>Чтобы уши слышали. (</w:t>
      </w:r>
      <w:r w:rsidRPr="00890D7C">
        <w:rPr>
          <w:sz w:val="28"/>
          <w:szCs w:val="28"/>
        </w:rPr>
        <w:t>1 час)</w:t>
      </w:r>
    </w:p>
    <w:p w:rsidR="00A32056" w:rsidRDefault="00A32056" w:rsidP="00997825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 </w:t>
      </w:r>
      <w:r w:rsidRPr="00890D7C">
        <w:rPr>
          <w:sz w:val="28"/>
          <w:szCs w:val="28"/>
        </w:rPr>
        <w:t>Беседа по теме. Добрые советы.</w:t>
      </w:r>
    </w:p>
    <w:p w:rsidR="00A32056" w:rsidRPr="00890D7C" w:rsidRDefault="00A32056" w:rsidP="00997825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 xml:space="preserve">Игра «Продолжи рассказ». Творческая работа. </w:t>
      </w:r>
    </w:p>
    <w:p w:rsidR="00A32056" w:rsidRPr="00890D7C" w:rsidRDefault="00A32056" w:rsidP="00997825">
      <w:pPr>
        <w:pStyle w:val="181"/>
        <w:shd w:val="clear" w:color="auto" w:fill="auto"/>
        <w:spacing w:before="0" w:after="0" w:line="317" w:lineRule="exact"/>
        <w:ind w:firstLine="0"/>
        <w:rPr>
          <w:sz w:val="28"/>
          <w:szCs w:val="28"/>
        </w:rPr>
      </w:pPr>
      <w:r w:rsidRPr="00890D7C">
        <w:rPr>
          <w:rStyle w:val="1850"/>
          <w:sz w:val="28"/>
          <w:szCs w:val="28"/>
        </w:rPr>
        <w:t>Тема 5.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61"/>
          <w:sz w:val="28"/>
          <w:szCs w:val="28"/>
        </w:rPr>
        <w:t>Чтобы зубы были здоровыми</w:t>
      </w:r>
      <w:r w:rsidRPr="00890D7C">
        <w:rPr>
          <w:sz w:val="28"/>
          <w:szCs w:val="28"/>
        </w:rPr>
        <w:t>. (1 час)</w:t>
      </w:r>
    </w:p>
    <w:p w:rsidR="00A32056" w:rsidRDefault="00A32056" w:rsidP="00997825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Чтение стихотворения «Как у нашей Любы». Беседа по стихотворению. Заучивание слов. </w:t>
      </w:r>
    </w:p>
    <w:p w:rsidR="00A32056" w:rsidRPr="00890D7C" w:rsidRDefault="00A32056" w:rsidP="00997825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 xml:space="preserve">Работа с пословицами. </w:t>
      </w:r>
    </w:p>
    <w:p w:rsidR="00A32056" w:rsidRPr="00890D7C" w:rsidRDefault="00A32056" w:rsidP="00997825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 w:rsidRPr="00890D7C">
        <w:rPr>
          <w:rStyle w:val="71"/>
          <w:sz w:val="28"/>
          <w:szCs w:val="28"/>
        </w:rPr>
        <w:t>Тема 6.</w:t>
      </w:r>
      <w:r w:rsidRPr="00890D7C">
        <w:rPr>
          <w:rStyle w:val="103"/>
          <w:sz w:val="28"/>
          <w:szCs w:val="28"/>
        </w:rPr>
        <w:t xml:space="preserve"> </w:t>
      </w:r>
      <w:r w:rsidRPr="00890D7C">
        <w:rPr>
          <w:rStyle w:val="92"/>
          <w:sz w:val="28"/>
          <w:szCs w:val="28"/>
        </w:rPr>
        <w:t>Если в доме больной</w:t>
      </w:r>
      <w:r w:rsidRPr="00890D7C">
        <w:rPr>
          <w:rStyle w:val="103"/>
          <w:sz w:val="28"/>
          <w:szCs w:val="28"/>
        </w:rPr>
        <w:t>. (1 час)</w:t>
      </w:r>
    </w:p>
    <w:p w:rsidR="00A32056" w:rsidRDefault="00A32056" w:rsidP="00997825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 Анализ ситуации. Работа над стихотворением С. Михалкова «Для больного человека...» Аптека дома. Оздоровительная минутка. Это полезно знать!</w:t>
      </w:r>
      <w:r w:rsidRPr="00A709C0">
        <w:rPr>
          <w:sz w:val="28"/>
          <w:szCs w:val="28"/>
        </w:rPr>
        <w:t xml:space="preserve"> </w:t>
      </w:r>
    </w:p>
    <w:p w:rsidR="00A32056" w:rsidRPr="00890D7C" w:rsidRDefault="00A32056" w:rsidP="00997825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Игра «Светофор здоровья».</w:t>
      </w:r>
    </w:p>
    <w:p w:rsidR="00A32056" w:rsidRPr="00890D7C" w:rsidRDefault="00A32056" w:rsidP="00997825">
      <w:pPr>
        <w:pStyle w:val="181"/>
        <w:shd w:val="clear" w:color="auto" w:fill="auto"/>
        <w:spacing w:before="0" w:after="0" w:line="317" w:lineRule="exact"/>
        <w:ind w:right="40" w:firstLine="0"/>
        <w:rPr>
          <w:sz w:val="28"/>
          <w:szCs w:val="28"/>
        </w:rPr>
      </w:pPr>
      <w:r w:rsidRPr="00890D7C">
        <w:rPr>
          <w:rStyle w:val="1850"/>
          <w:sz w:val="28"/>
          <w:szCs w:val="28"/>
        </w:rPr>
        <w:t>Тема 7.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61"/>
          <w:sz w:val="28"/>
          <w:szCs w:val="28"/>
        </w:rPr>
        <w:t xml:space="preserve">Игровое, итоговое </w:t>
      </w:r>
      <w:r>
        <w:rPr>
          <w:rStyle w:val="1861"/>
          <w:sz w:val="28"/>
          <w:szCs w:val="28"/>
        </w:rPr>
        <w:t xml:space="preserve">практическое </w:t>
      </w:r>
      <w:r w:rsidRPr="00890D7C">
        <w:rPr>
          <w:rStyle w:val="1861"/>
          <w:sz w:val="28"/>
          <w:szCs w:val="28"/>
        </w:rPr>
        <w:t>занятие. Викторина. « В здоровом теле - здоровый дух»(</w:t>
      </w:r>
      <w:r w:rsidRPr="00890D7C">
        <w:rPr>
          <w:sz w:val="28"/>
          <w:szCs w:val="28"/>
        </w:rPr>
        <w:t>1 час)</w:t>
      </w:r>
    </w:p>
    <w:p w:rsidR="00A32056" w:rsidRPr="00890D7C" w:rsidRDefault="00A32056" w:rsidP="00997825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Беседа по теме. Игра «Полезно - вредно». Творческая работа. </w:t>
      </w:r>
    </w:p>
    <w:p w:rsidR="00A32056" w:rsidRPr="00890D7C" w:rsidRDefault="00A32056" w:rsidP="00997825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 w:rsidRPr="00890D7C">
        <w:rPr>
          <w:rStyle w:val="71"/>
          <w:sz w:val="28"/>
          <w:szCs w:val="28"/>
        </w:rPr>
        <w:t>Тема 8.</w:t>
      </w:r>
      <w:r w:rsidRPr="00890D7C">
        <w:rPr>
          <w:rStyle w:val="103"/>
          <w:sz w:val="28"/>
          <w:szCs w:val="28"/>
        </w:rPr>
        <w:t xml:space="preserve"> </w:t>
      </w:r>
      <w:r w:rsidRPr="00890D7C">
        <w:rPr>
          <w:rStyle w:val="92"/>
          <w:sz w:val="28"/>
          <w:szCs w:val="28"/>
        </w:rPr>
        <w:t>Правильная осанка и походка.</w:t>
      </w:r>
      <w:r w:rsidRPr="00890D7C">
        <w:rPr>
          <w:rStyle w:val="103"/>
          <w:sz w:val="28"/>
          <w:szCs w:val="28"/>
        </w:rPr>
        <w:t xml:space="preserve"> (1 час)</w:t>
      </w:r>
    </w:p>
    <w:p w:rsidR="00A32056" w:rsidRPr="00890D7C" w:rsidRDefault="00A32056" w:rsidP="00997825">
      <w:pPr>
        <w:pStyle w:val="5"/>
        <w:shd w:val="clear" w:color="auto" w:fill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>Беседа по теме. Анализ ситуации. Толкование пословиц и крылатых</w:t>
      </w:r>
    </w:p>
    <w:p w:rsidR="00A32056" w:rsidRDefault="00A32056" w:rsidP="00997825">
      <w:pPr>
        <w:pStyle w:val="5"/>
        <w:shd w:val="clear" w:color="auto" w:fill="auto"/>
        <w:ind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 xml:space="preserve">выражений. </w:t>
      </w:r>
    </w:p>
    <w:p w:rsidR="00A32056" w:rsidRPr="00890D7C" w:rsidRDefault="00A32056" w:rsidP="00997825">
      <w:pPr>
        <w:pStyle w:val="5"/>
        <w:shd w:val="clear" w:color="auto" w:fill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Творческая работа.</w:t>
      </w:r>
    </w:p>
    <w:p w:rsidR="00A32056" w:rsidRPr="00890D7C" w:rsidRDefault="00A32056" w:rsidP="00997825">
      <w:pPr>
        <w:pStyle w:val="181"/>
        <w:shd w:val="clear" w:color="auto" w:fill="auto"/>
        <w:spacing w:before="0" w:after="0" w:line="317" w:lineRule="exact"/>
        <w:ind w:firstLine="0"/>
        <w:rPr>
          <w:sz w:val="28"/>
          <w:szCs w:val="28"/>
        </w:rPr>
      </w:pPr>
      <w:r w:rsidRPr="00890D7C">
        <w:rPr>
          <w:rStyle w:val="1850"/>
          <w:sz w:val="28"/>
          <w:szCs w:val="28"/>
        </w:rPr>
        <w:t>Тема 9.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61"/>
          <w:sz w:val="28"/>
          <w:szCs w:val="28"/>
        </w:rPr>
        <w:t>Забота о руках и ногах.</w:t>
      </w:r>
      <w:r w:rsidRPr="00890D7C">
        <w:rPr>
          <w:sz w:val="28"/>
          <w:szCs w:val="28"/>
        </w:rPr>
        <w:t xml:space="preserve"> (1час)</w:t>
      </w:r>
    </w:p>
    <w:p w:rsidR="00A32056" w:rsidRDefault="00A32056" w:rsidP="00997825">
      <w:pPr>
        <w:pStyle w:val="5"/>
        <w:shd w:val="clear" w:color="auto" w:fill="auto"/>
        <w:ind w:right="40" w:firstLine="0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Беседа по теме. Разгадывание кроссворда. Беседа по теме. Анализ ситуаций в стихотворении О. Дриза «Шип в мою ладонь впился...». </w:t>
      </w:r>
    </w:p>
    <w:p w:rsidR="00A32056" w:rsidRPr="00890D7C" w:rsidRDefault="00A32056" w:rsidP="00997825">
      <w:pPr>
        <w:pStyle w:val="5"/>
        <w:shd w:val="clear" w:color="auto" w:fill="auto"/>
        <w:ind w:right="40" w:firstLine="0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Игра «Законч</w:t>
      </w:r>
      <w:r>
        <w:rPr>
          <w:sz w:val="28"/>
          <w:szCs w:val="28"/>
        </w:rPr>
        <w:t>ите фразу».</w:t>
      </w:r>
    </w:p>
    <w:p w:rsidR="00A32056" w:rsidRPr="00890D7C" w:rsidRDefault="00A32056" w:rsidP="00997825">
      <w:pPr>
        <w:pStyle w:val="5"/>
        <w:shd w:val="clear" w:color="auto" w:fill="auto"/>
        <w:ind w:firstLine="0"/>
        <w:jc w:val="left"/>
        <w:rPr>
          <w:sz w:val="28"/>
          <w:szCs w:val="28"/>
        </w:rPr>
      </w:pPr>
      <w:r w:rsidRPr="00890D7C">
        <w:rPr>
          <w:rStyle w:val="71"/>
          <w:sz w:val="28"/>
          <w:szCs w:val="28"/>
        </w:rPr>
        <w:t>Тема10.</w:t>
      </w:r>
      <w:r w:rsidRPr="00890D7C">
        <w:rPr>
          <w:sz w:val="28"/>
          <w:szCs w:val="28"/>
        </w:rPr>
        <w:t xml:space="preserve"> </w:t>
      </w:r>
      <w:r w:rsidRPr="00890D7C">
        <w:rPr>
          <w:rStyle w:val="3a"/>
          <w:sz w:val="28"/>
          <w:szCs w:val="28"/>
        </w:rPr>
        <w:t>Как ухаживать за о</w:t>
      </w:r>
      <w:r>
        <w:rPr>
          <w:rStyle w:val="3a"/>
          <w:sz w:val="28"/>
          <w:szCs w:val="28"/>
        </w:rPr>
        <w:t>деждо</w:t>
      </w:r>
      <w:r w:rsidRPr="00890D7C">
        <w:rPr>
          <w:rStyle w:val="3a"/>
          <w:sz w:val="28"/>
          <w:szCs w:val="28"/>
        </w:rPr>
        <w:t>й и обувью.</w:t>
      </w:r>
      <w:r w:rsidRPr="00890D7C">
        <w:rPr>
          <w:sz w:val="28"/>
          <w:szCs w:val="28"/>
        </w:rPr>
        <w:t xml:space="preserve"> (1 час)</w:t>
      </w:r>
    </w:p>
    <w:p w:rsidR="00A32056" w:rsidRDefault="00A32056" w:rsidP="00997825">
      <w:pPr>
        <w:pStyle w:val="5"/>
        <w:shd w:val="clear" w:color="auto" w:fill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>Беседа по теме. Анали</w:t>
      </w:r>
      <w:r>
        <w:rPr>
          <w:sz w:val="28"/>
          <w:szCs w:val="28"/>
        </w:rPr>
        <w:t xml:space="preserve">з ситуации. </w:t>
      </w:r>
    </w:p>
    <w:p w:rsidR="00A32056" w:rsidRPr="00890D7C" w:rsidRDefault="00A32056" w:rsidP="00997825">
      <w:pPr>
        <w:pStyle w:val="5"/>
        <w:shd w:val="clear" w:color="auto" w:fill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Практика: «Почисти сам».</w:t>
      </w:r>
    </w:p>
    <w:p w:rsidR="00A32056" w:rsidRPr="00890D7C" w:rsidRDefault="00A32056" w:rsidP="00997825">
      <w:pPr>
        <w:pStyle w:val="181"/>
        <w:shd w:val="clear" w:color="auto" w:fill="auto"/>
        <w:spacing w:before="0" w:after="0" w:line="317" w:lineRule="exact"/>
        <w:ind w:firstLine="0"/>
        <w:rPr>
          <w:sz w:val="28"/>
          <w:szCs w:val="28"/>
        </w:rPr>
      </w:pPr>
      <w:r w:rsidRPr="00890D7C">
        <w:rPr>
          <w:rStyle w:val="1850"/>
          <w:sz w:val="28"/>
          <w:szCs w:val="28"/>
        </w:rPr>
        <w:t>Тема 11.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61"/>
          <w:sz w:val="28"/>
          <w:szCs w:val="28"/>
        </w:rPr>
        <w:t>Чистота в жилище залог здоровья семьи. (</w:t>
      </w:r>
      <w:r w:rsidRPr="00890D7C">
        <w:rPr>
          <w:sz w:val="28"/>
          <w:szCs w:val="28"/>
        </w:rPr>
        <w:t>2часа)</w:t>
      </w:r>
    </w:p>
    <w:p w:rsidR="00A32056" w:rsidRPr="00890D7C" w:rsidRDefault="00A32056" w:rsidP="00997825">
      <w:pPr>
        <w:pStyle w:val="5"/>
        <w:shd w:val="clear" w:color="auto" w:fill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>Беседа по теме. Загадки по теме. Анализ ситуации. Это интересно.</w:t>
      </w:r>
    </w:p>
    <w:p w:rsidR="00A32056" w:rsidRPr="00890D7C" w:rsidRDefault="00A32056" w:rsidP="00997825">
      <w:pPr>
        <w:pStyle w:val="5"/>
        <w:shd w:val="clear" w:color="auto" w:fill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Практика: Игра «Генеральная уборка».</w:t>
      </w:r>
    </w:p>
    <w:p w:rsidR="00A32056" w:rsidRPr="00890D7C" w:rsidRDefault="00A32056" w:rsidP="00997825">
      <w:pPr>
        <w:pStyle w:val="181"/>
        <w:shd w:val="clear" w:color="auto" w:fill="auto"/>
        <w:spacing w:before="0" w:after="0" w:line="317" w:lineRule="exact"/>
        <w:ind w:firstLine="0"/>
        <w:rPr>
          <w:sz w:val="28"/>
          <w:szCs w:val="28"/>
        </w:rPr>
      </w:pPr>
      <w:r w:rsidRPr="00890D7C">
        <w:rPr>
          <w:rStyle w:val="1850"/>
          <w:sz w:val="28"/>
          <w:szCs w:val="28"/>
        </w:rPr>
        <w:t>Тема12.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61"/>
          <w:sz w:val="28"/>
          <w:szCs w:val="28"/>
        </w:rPr>
        <w:t>Будь осторожен с животными</w:t>
      </w:r>
      <w:r w:rsidRPr="00890D7C">
        <w:rPr>
          <w:sz w:val="28"/>
          <w:szCs w:val="28"/>
        </w:rPr>
        <w:t>. (1 час)</w:t>
      </w:r>
    </w:p>
    <w:p w:rsidR="00A32056" w:rsidRPr="00890D7C" w:rsidRDefault="00A32056" w:rsidP="00997825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Беседа по теме. Игра «Закончите предложение». Анализ ситуации. </w:t>
      </w: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 xml:space="preserve">Составление памятки «Это полезно помнить!». </w:t>
      </w:r>
    </w:p>
    <w:p w:rsidR="00A32056" w:rsidRPr="00890D7C" w:rsidRDefault="00A32056" w:rsidP="00997825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 w:rsidRPr="00890D7C">
        <w:rPr>
          <w:rStyle w:val="71"/>
          <w:sz w:val="28"/>
          <w:szCs w:val="28"/>
        </w:rPr>
        <w:t>Тема13.</w:t>
      </w:r>
      <w:r w:rsidRPr="00890D7C">
        <w:rPr>
          <w:rStyle w:val="103"/>
          <w:sz w:val="28"/>
          <w:szCs w:val="28"/>
        </w:rPr>
        <w:t xml:space="preserve"> </w:t>
      </w:r>
      <w:r w:rsidRPr="00890D7C">
        <w:rPr>
          <w:rStyle w:val="92"/>
          <w:sz w:val="28"/>
          <w:szCs w:val="28"/>
        </w:rPr>
        <w:t>Вредные привычки. (</w:t>
      </w:r>
      <w:r w:rsidRPr="00890D7C">
        <w:rPr>
          <w:rStyle w:val="103"/>
          <w:sz w:val="28"/>
          <w:szCs w:val="28"/>
        </w:rPr>
        <w:t>1 час)</w:t>
      </w:r>
    </w:p>
    <w:p w:rsidR="00A32056" w:rsidRDefault="00A32056" w:rsidP="00997825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>Беседа по теме. Анализ ситуации.</w:t>
      </w:r>
    </w:p>
    <w:p w:rsidR="00A32056" w:rsidRPr="00890D7C" w:rsidRDefault="00A32056" w:rsidP="00997825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Игра «Выбери ответ». Составление памятки «Это полезно знать!».</w:t>
      </w:r>
    </w:p>
    <w:p w:rsidR="00A32056" w:rsidRPr="00890D7C" w:rsidRDefault="00A32056" w:rsidP="00997825">
      <w:pPr>
        <w:pStyle w:val="181"/>
        <w:shd w:val="clear" w:color="auto" w:fill="auto"/>
        <w:spacing w:before="0" w:after="0" w:line="317" w:lineRule="exact"/>
        <w:ind w:right="40" w:firstLine="0"/>
        <w:rPr>
          <w:sz w:val="28"/>
          <w:szCs w:val="28"/>
        </w:rPr>
      </w:pPr>
      <w:r w:rsidRPr="00890D7C">
        <w:rPr>
          <w:rStyle w:val="1850"/>
          <w:sz w:val="28"/>
          <w:szCs w:val="28"/>
        </w:rPr>
        <w:t>Тема 14.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61"/>
          <w:sz w:val="28"/>
          <w:szCs w:val="28"/>
        </w:rPr>
        <w:t xml:space="preserve">Игровое, итоговое </w:t>
      </w:r>
      <w:r>
        <w:rPr>
          <w:rStyle w:val="1861"/>
          <w:sz w:val="28"/>
          <w:szCs w:val="28"/>
        </w:rPr>
        <w:t xml:space="preserve">практическое </w:t>
      </w:r>
      <w:r w:rsidRPr="00890D7C">
        <w:rPr>
          <w:rStyle w:val="1861"/>
          <w:sz w:val="28"/>
          <w:szCs w:val="28"/>
        </w:rPr>
        <w:t xml:space="preserve">занятие. Викторина. « Здоровый образ жизни». </w:t>
      </w:r>
      <w:r w:rsidRPr="00890D7C">
        <w:rPr>
          <w:sz w:val="28"/>
          <w:szCs w:val="28"/>
        </w:rPr>
        <w:t>(1час)</w:t>
      </w:r>
    </w:p>
    <w:p w:rsidR="00A32056" w:rsidRPr="00890D7C" w:rsidRDefault="00A32056" w:rsidP="00997825">
      <w:pPr>
        <w:pStyle w:val="181"/>
        <w:shd w:val="clear" w:color="auto" w:fill="auto"/>
        <w:spacing w:before="0" w:after="0" w:line="317" w:lineRule="exact"/>
        <w:ind w:firstLine="0"/>
        <w:rPr>
          <w:sz w:val="28"/>
          <w:szCs w:val="28"/>
        </w:rPr>
      </w:pPr>
      <w:r w:rsidRPr="00890D7C">
        <w:rPr>
          <w:sz w:val="28"/>
          <w:szCs w:val="28"/>
        </w:rPr>
        <w:t>Задания по пройденным темам.</w:t>
      </w:r>
    </w:p>
    <w:p w:rsidR="00A32056" w:rsidRPr="00890D7C" w:rsidRDefault="00A32056" w:rsidP="00997825">
      <w:pPr>
        <w:pStyle w:val="181"/>
        <w:shd w:val="clear" w:color="auto" w:fill="auto"/>
        <w:spacing w:before="0" w:after="0" w:line="317" w:lineRule="exact"/>
        <w:ind w:firstLine="0"/>
        <w:rPr>
          <w:sz w:val="28"/>
          <w:szCs w:val="28"/>
        </w:rPr>
      </w:pPr>
      <w:r w:rsidRPr="00890D7C">
        <w:rPr>
          <w:rStyle w:val="1850"/>
          <w:sz w:val="28"/>
          <w:szCs w:val="28"/>
        </w:rPr>
        <w:t>Тема 15.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61"/>
          <w:sz w:val="28"/>
          <w:szCs w:val="28"/>
        </w:rPr>
        <w:t>Здоровье в порядке — спасибо зарядке.</w:t>
      </w:r>
      <w:r w:rsidRPr="00890D7C">
        <w:rPr>
          <w:sz w:val="28"/>
          <w:szCs w:val="28"/>
        </w:rPr>
        <w:t xml:space="preserve"> (1час)</w:t>
      </w:r>
    </w:p>
    <w:p w:rsidR="00A32056" w:rsidRDefault="00A32056" w:rsidP="00997825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Беседа по теме. Игра «Кто больше знает?». Игра «Закончи фразу». Толкование пословицы. </w:t>
      </w:r>
    </w:p>
    <w:p w:rsidR="00A32056" w:rsidRPr="00890D7C" w:rsidRDefault="00A32056" w:rsidP="00997825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 xml:space="preserve">Игра «Найди правильный ответ». </w:t>
      </w:r>
    </w:p>
    <w:p w:rsidR="00A32056" w:rsidRPr="00890D7C" w:rsidRDefault="00A32056" w:rsidP="00997825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 w:rsidRPr="00890D7C">
        <w:rPr>
          <w:rStyle w:val="71"/>
          <w:sz w:val="28"/>
          <w:szCs w:val="28"/>
        </w:rPr>
        <w:t>Тема 16.</w:t>
      </w:r>
      <w:r w:rsidRPr="00890D7C">
        <w:rPr>
          <w:rStyle w:val="103"/>
          <w:sz w:val="28"/>
          <w:szCs w:val="28"/>
        </w:rPr>
        <w:t xml:space="preserve"> </w:t>
      </w:r>
      <w:r w:rsidRPr="00890D7C">
        <w:rPr>
          <w:rStyle w:val="92"/>
          <w:sz w:val="28"/>
          <w:szCs w:val="28"/>
        </w:rPr>
        <w:t>Закаляй своё тело с пользой для дела.</w:t>
      </w:r>
      <w:r w:rsidRPr="00890D7C">
        <w:rPr>
          <w:rStyle w:val="103"/>
          <w:sz w:val="28"/>
          <w:szCs w:val="28"/>
        </w:rPr>
        <w:t xml:space="preserve"> (1час)</w:t>
      </w:r>
    </w:p>
    <w:p w:rsidR="00A32056" w:rsidRDefault="00A32056" w:rsidP="00997825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Беседа по теме. Игра «Закончите высказывание». Чтение стихов. Слушание песни. Добрые советы.</w:t>
      </w:r>
    </w:p>
    <w:p w:rsidR="00A32056" w:rsidRPr="00890D7C" w:rsidRDefault="00A32056" w:rsidP="00997825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 xml:space="preserve">Составление памятки «Правила закаливания». </w:t>
      </w:r>
    </w:p>
    <w:p w:rsidR="00A32056" w:rsidRPr="00890D7C" w:rsidRDefault="00A32056" w:rsidP="00997825">
      <w:pPr>
        <w:pStyle w:val="181"/>
        <w:shd w:val="clear" w:color="auto" w:fill="auto"/>
        <w:spacing w:before="0" w:after="0" w:line="317" w:lineRule="exact"/>
        <w:ind w:firstLine="0"/>
        <w:rPr>
          <w:sz w:val="28"/>
          <w:szCs w:val="28"/>
        </w:rPr>
      </w:pPr>
      <w:r w:rsidRPr="00890D7C">
        <w:rPr>
          <w:rStyle w:val="1850"/>
          <w:sz w:val="28"/>
          <w:szCs w:val="28"/>
        </w:rPr>
        <w:t>Тема 17.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61"/>
          <w:sz w:val="28"/>
          <w:szCs w:val="28"/>
        </w:rPr>
        <w:t>Как сделать сон полезным.</w:t>
      </w:r>
      <w:r w:rsidRPr="00890D7C">
        <w:rPr>
          <w:sz w:val="28"/>
          <w:szCs w:val="28"/>
        </w:rPr>
        <w:t xml:space="preserve"> (1час)</w:t>
      </w:r>
    </w:p>
    <w:p w:rsidR="00A32056" w:rsidRDefault="00A32056" w:rsidP="00997825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Беседа по теме. Анализ ситуаций на примере стихотворения С. Михалкова «Я ненавижу слово «спать». </w:t>
      </w:r>
    </w:p>
    <w:p w:rsidR="00A32056" w:rsidRPr="00890D7C" w:rsidRDefault="00A32056" w:rsidP="00997825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 xml:space="preserve">Творческая работа. Пожелание себе. </w:t>
      </w:r>
    </w:p>
    <w:p w:rsidR="00A32056" w:rsidRPr="00890D7C" w:rsidRDefault="00A32056" w:rsidP="00997825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 w:rsidRPr="00890D7C">
        <w:rPr>
          <w:rStyle w:val="71"/>
          <w:sz w:val="28"/>
          <w:szCs w:val="28"/>
        </w:rPr>
        <w:t>Тема 18.</w:t>
      </w:r>
      <w:r w:rsidRPr="00890D7C">
        <w:rPr>
          <w:rStyle w:val="103"/>
          <w:sz w:val="28"/>
          <w:szCs w:val="28"/>
        </w:rPr>
        <w:t xml:space="preserve"> </w:t>
      </w:r>
      <w:r w:rsidRPr="00890D7C">
        <w:rPr>
          <w:rStyle w:val="92"/>
          <w:sz w:val="28"/>
          <w:szCs w:val="28"/>
        </w:rPr>
        <w:t>Как всё успеть</w:t>
      </w:r>
      <w:r w:rsidRPr="00890D7C">
        <w:rPr>
          <w:rStyle w:val="103"/>
          <w:sz w:val="28"/>
          <w:szCs w:val="28"/>
        </w:rPr>
        <w:t>. (1час)</w:t>
      </w:r>
    </w:p>
    <w:p w:rsidR="00A32056" w:rsidRDefault="00A32056" w:rsidP="00997825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>Беседа по теме. Разгадывание кроссворда. Д</w:t>
      </w:r>
      <w:r>
        <w:rPr>
          <w:sz w:val="28"/>
          <w:szCs w:val="28"/>
        </w:rPr>
        <w:t xml:space="preserve">обрые советы. </w:t>
      </w:r>
    </w:p>
    <w:p w:rsidR="00A32056" w:rsidRPr="00890D7C" w:rsidRDefault="00A32056" w:rsidP="00997825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>Практика: Игра «Кто первый»</w:t>
      </w:r>
      <w:r w:rsidRPr="00890D7C">
        <w:rPr>
          <w:sz w:val="28"/>
          <w:szCs w:val="28"/>
        </w:rPr>
        <w:t>.</w:t>
      </w:r>
    </w:p>
    <w:p w:rsidR="00A32056" w:rsidRDefault="00A32056" w:rsidP="00997825">
      <w:pPr>
        <w:pStyle w:val="5"/>
        <w:shd w:val="clear" w:color="auto" w:fill="auto"/>
        <w:spacing w:line="312" w:lineRule="exact"/>
        <w:ind w:right="40" w:firstLine="0"/>
        <w:jc w:val="left"/>
        <w:rPr>
          <w:rStyle w:val="82"/>
          <w:sz w:val="28"/>
          <w:szCs w:val="28"/>
        </w:rPr>
      </w:pPr>
      <w:r w:rsidRPr="00890D7C">
        <w:rPr>
          <w:rStyle w:val="61"/>
          <w:sz w:val="28"/>
          <w:szCs w:val="28"/>
        </w:rPr>
        <w:t>Тема 19.</w:t>
      </w:r>
      <w:r w:rsidRPr="00890D7C">
        <w:rPr>
          <w:rStyle w:val="82"/>
          <w:sz w:val="28"/>
          <w:szCs w:val="28"/>
        </w:rPr>
        <w:t xml:space="preserve"> </w:t>
      </w:r>
      <w:r w:rsidRPr="00890D7C">
        <w:rPr>
          <w:rStyle w:val="72"/>
          <w:sz w:val="28"/>
          <w:szCs w:val="28"/>
        </w:rPr>
        <w:t>Лучше быть добрым, чем злым и грустным.</w:t>
      </w:r>
      <w:r w:rsidRPr="00890D7C">
        <w:rPr>
          <w:rStyle w:val="82"/>
          <w:sz w:val="28"/>
          <w:szCs w:val="28"/>
        </w:rPr>
        <w:t xml:space="preserve"> (1час) </w:t>
      </w:r>
    </w:p>
    <w:p w:rsidR="00A32056" w:rsidRDefault="00A32056" w:rsidP="00997825">
      <w:pPr>
        <w:pStyle w:val="5"/>
        <w:shd w:val="clear" w:color="auto" w:fill="auto"/>
        <w:spacing w:line="312" w:lineRule="exact"/>
        <w:ind w:right="40" w:firstLine="0"/>
        <w:jc w:val="left"/>
        <w:rPr>
          <w:sz w:val="28"/>
          <w:szCs w:val="28"/>
        </w:rPr>
      </w:pPr>
      <w:r w:rsidRPr="009B10EA">
        <w:rPr>
          <w:rStyle w:val="82"/>
          <w:i w:val="0"/>
          <w:sz w:val="28"/>
          <w:szCs w:val="28"/>
        </w:rPr>
        <w:t>Теория:</w:t>
      </w:r>
      <w:r>
        <w:rPr>
          <w:rStyle w:val="82"/>
          <w:sz w:val="28"/>
          <w:szCs w:val="28"/>
        </w:rPr>
        <w:t xml:space="preserve"> </w:t>
      </w:r>
      <w:r w:rsidRPr="00890D7C">
        <w:rPr>
          <w:sz w:val="28"/>
          <w:szCs w:val="28"/>
        </w:rPr>
        <w:t xml:space="preserve">Беседа по теме. Анализ ситуации в стихотворении 3. Александровой «Ложкою мешая, сердится Танюшка...» </w:t>
      </w:r>
    </w:p>
    <w:p w:rsidR="00A32056" w:rsidRPr="00890D7C" w:rsidRDefault="00A32056" w:rsidP="00997825">
      <w:pPr>
        <w:pStyle w:val="5"/>
        <w:shd w:val="clear" w:color="auto" w:fill="auto"/>
        <w:spacing w:line="312" w:lineRule="exact"/>
        <w:ind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 xml:space="preserve">Работа над правилами поведения за столом. Анализ ситуации в стихотворении Г. Остера «От знакомых уходя...» </w:t>
      </w:r>
    </w:p>
    <w:p w:rsidR="00A32056" w:rsidRPr="00890D7C" w:rsidRDefault="00A32056" w:rsidP="00997825">
      <w:pPr>
        <w:pStyle w:val="5"/>
        <w:shd w:val="clear" w:color="auto" w:fill="auto"/>
        <w:spacing w:line="312" w:lineRule="exact"/>
        <w:ind w:right="40" w:firstLine="0"/>
        <w:jc w:val="left"/>
        <w:rPr>
          <w:sz w:val="28"/>
          <w:szCs w:val="28"/>
        </w:rPr>
      </w:pPr>
      <w:r w:rsidRPr="00890D7C">
        <w:rPr>
          <w:rStyle w:val="61"/>
          <w:sz w:val="28"/>
          <w:szCs w:val="28"/>
        </w:rPr>
        <w:t>Тема 20.</w:t>
      </w:r>
      <w:r w:rsidRPr="00890D7C">
        <w:rPr>
          <w:rStyle w:val="82"/>
          <w:sz w:val="28"/>
          <w:szCs w:val="28"/>
        </w:rPr>
        <w:t xml:space="preserve"> </w:t>
      </w:r>
      <w:r w:rsidRPr="00890D7C">
        <w:rPr>
          <w:rStyle w:val="72"/>
          <w:sz w:val="28"/>
          <w:szCs w:val="28"/>
        </w:rPr>
        <w:t>Как вести себя в школе .</w:t>
      </w:r>
      <w:r w:rsidRPr="00890D7C">
        <w:rPr>
          <w:rStyle w:val="82"/>
          <w:sz w:val="28"/>
          <w:szCs w:val="28"/>
        </w:rPr>
        <w:t xml:space="preserve"> (1час)</w:t>
      </w:r>
    </w:p>
    <w:p w:rsidR="00A32056" w:rsidRPr="00890D7C" w:rsidRDefault="00A32056" w:rsidP="00997825">
      <w:pPr>
        <w:pStyle w:val="5"/>
        <w:shd w:val="clear" w:color="auto" w:fill="auto"/>
        <w:spacing w:line="312" w:lineRule="exact"/>
        <w:ind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>Беседа по теме. Анализ ситуаций. Важные правила. Заг</w:t>
      </w:r>
      <w:r>
        <w:rPr>
          <w:sz w:val="28"/>
          <w:szCs w:val="28"/>
        </w:rPr>
        <w:t>адки по теме. Практика: «Изобрази отгадку»</w:t>
      </w:r>
      <w:r w:rsidRPr="00890D7C">
        <w:rPr>
          <w:sz w:val="28"/>
          <w:szCs w:val="28"/>
        </w:rPr>
        <w:t>.</w:t>
      </w:r>
    </w:p>
    <w:p w:rsidR="00A32056" w:rsidRPr="00890D7C" w:rsidRDefault="00A32056" w:rsidP="00997825">
      <w:pPr>
        <w:pStyle w:val="181"/>
        <w:shd w:val="clear" w:color="auto" w:fill="auto"/>
        <w:spacing w:before="0" w:after="0" w:line="312" w:lineRule="exact"/>
        <w:ind w:firstLine="0"/>
        <w:rPr>
          <w:sz w:val="28"/>
          <w:szCs w:val="28"/>
        </w:rPr>
      </w:pPr>
      <w:r w:rsidRPr="00890D7C">
        <w:rPr>
          <w:rStyle w:val="1841"/>
          <w:sz w:val="28"/>
          <w:szCs w:val="28"/>
        </w:rPr>
        <w:t>Тема 21.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51"/>
          <w:sz w:val="28"/>
          <w:szCs w:val="28"/>
        </w:rPr>
        <w:t>Правила поведения в гостях.</w:t>
      </w:r>
      <w:r w:rsidRPr="00890D7C">
        <w:rPr>
          <w:sz w:val="28"/>
          <w:szCs w:val="28"/>
        </w:rPr>
        <w:t xml:space="preserve"> (1час)</w:t>
      </w:r>
    </w:p>
    <w:p w:rsidR="00A32056" w:rsidRDefault="00A32056" w:rsidP="00F40496">
      <w:pPr>
        <w:pStyle w:val="5"/>
        <w:shd w:val="clear" w:color="auto" w:fill="auto"/>
        <w:spacing w:line="312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Беседа по теме. Анализ ситуаций. </w:t>
      </w:r>
    </w:p>
    <w:p w:rsidR="00A32056" w:rsidRPr="00890D7C" w:rsidRDefault="00A32056" w:rsidP="00F40496">
      <w:pPr>
        <w:pStyle w:val="5"/>
        <w:shd w:val="clear" w:color="auto" w:fill="auto"/>
        <w:spacing w:line="312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Составление приглашений. Составление</w:t>
      </w:r>
      <w:r>
        <w:rPr>
          <w:sz w:val="28"/>
          <w:szCs w:val="28"/>
        </w:rPr>
        <w:t xml:space="preserve"> </w:t>
      </w:r>
      <w:r w:rsidRPr="00890D7C">
        <w:rPr>
          <w:sz w:val="28"/>
          <w:szCs w:val="28"/>
        </w:rPr>
        <w:t>памятки «В гости надо приходить...»</w:t>
      </w:r>
    </w:p>
    <w:p w:rsidR="00A32056" w:rsidRPr="00890D7C" w:rsidRDefault="00A32056" w:rsidP="00997825">
      <w:pPr>
        <w:pStyle w:val="181"/>
        <w:shd w:val="clear" w:color="auto" w:fill="auto"/>
        <w:spacing w:before="0" w:after="0" w:line="317" w:lineRule="exact"/>
        <w:ind w:firstLine="0"/>
        <w:rPr>
          <w:sz w:val="28"/>
          <w:szCs w:val="28"/>
        </w:rPr>
      </w:pPr>
      <w:r w:rsidRPr="00890D7C">
        <w:rPr>
          <w:rStyle w:val="1841"/>
          <w:sz w:val="28"/>
          <w:szCs w:val="28"/>
        </w:rPr>
        <w:t>Тема 22.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51"/>
          <w:sz w:val="28"/>
          <w:szCs w:val="28"/>
        </w:rPr>
        <w:t>Опасности, подстерегающие нас дома.</w:t>
      </w:r>
      <w:r w:rsidRPr="00890D7C">
        <w:rPr>
          <w:sz w:val="28"/>
          <w:szCs w:val="28"/>
        </w:rPr>
        <w:t xml:space="preserve"> (1час)</w:t>
      </w:r>
    </w:p>
    <w:p w:rsidR="00A32056" w:rsidRDefault="00A32056" w:rsidP="00997825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Беседа по теме. Анализ ситуации. </w:t>
      </w:r>
    </w:p>
    <w:p w:rsidR="00A32056" w:rsidRPr="00890D7C" w:rsidRDefault="00A32056" w:rsidP="00997825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Игра «Найди правильный ответ». Заучивание слов.</w:t>
      </w:r>
    </w:p>
    <w:p w:rsidR="00A32056" w:rsidRPr="00890D7C" w:rsidRDefault="00A32056" w:rsidP="00997825">
      <w:pPr>
        <w:pStyle w:val="181"/>
        <w:shd w:val="clear" w:color="auto" w:fill="auto"/>
        <w:spacing w:before="0" w:after="0" w:line="317" w:lineRule="exact"/>
        <w:ind w:firstLine="0"/>
        <w:rPr>
          <w:sz w:val="28"/>
          <w:szCs w:val="28"/>
        </w:rPr>
      </w:pPr>
      <w:r w:rsidRPr="00890D7C">
        <w:rPr>
          <w:rStyle w:val="1841"/>
          <w:sz w:val="28"/>
          <w:szCs w:val="28"/>
        </w:rPr>
        <w:t>Тема 23.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51"/>
          <w:sz w:val="28"/>
          <w:szCs w:val="28"/>
        </w:rPr>
        <w:t>Правильное питание.</w:t>
      </w:r>
      <w:r w:rsidRPr="00890D7C">
        <w:rPr>
          <w:sz w:val="28"/>
          <w:szCs w:val="28"/>
        </w:rPr>
        <w:t xml:space="preserve"> (1час)</w:t>
      </w:r>
    </w:p>
    <w:p w:rsidR="00A32056" w:rsidRPr="00890D7C" w:rsidRDefault="00A32056" w:rsidP="00F40496">
      <w:pPr>
        <w:pStyle w:val="5"/>
        <w:shd w:val="clear" w:color="auto" w:fill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>Беседа по теме. Анализ ситуации.</w:t>
      </w:r>
    </w:p>
    <w:p w:rsidR="00A32056" w:rsidRPr="00890D7C" w:rsidRDefault="00A32056" w:rsidP="00997825">
      <w:pPr>
        <w:pStyle w:val="5"/>
        <w:shd w:val="clear" w:color="auto" w:fill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 xml:space="preserve">Игра «Полезно - вредно». </w:t>
      </w:r>
    </w:p>
    <w:p w:rsidR="00A32056" w:rsidRPr="00890D7C" w:rsidRDefault="00A32056" w:rsidP="00997825">
      <w:pPr>
        <w:pStyle w:val="181"/>
        <w:shd w:val="clear" w:color="auto" w:fill="auto"/>
        <w:spacing w:before="0" w:after="0" w:line="317" w:lineRule="exact"/>
        <w:ind w:firstLine="0"/>
        <w:rPr>
          <w:sz w:val="28"/>
          <w:szCs w:val="28"/>
        </w:rPr>
      </w:pPr>
      <w:r w:rsidRPr="00890D7C">
        <w:rPr>
          <w:rStyle w:val="1841"/>
          <w:sz w:val="28"/>
          <w:szCs w:val="28"/>
        </w:rPr>
        <w:t>Тема 24.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51"/>
          <w:sz w:val="28"/>
          <w:szCs w:val="28"/>
        </w:rPr>
        <w:t>Овощи и фрукты, полезные продукты</w:t>
      </w:r>
      <w:r w:rsidRPr="00890D7C">
        <w:rPr>
          <w:sz w:val="28"/>
          <w:szCs w:val="28"/>
        </w:rPr>
        <w:t>. (1час)</w:t>
      </w:r>
    </w:p>
    <w:p w:rsidR="00A32056" w:rsidRDefault="00A32056" w:rsidP="00997825">
      <w:pPr>
        <w:pStyle w:val="5"/>
        <w:shd w:val="clear" w:color="auto" w:fill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Беседа по теме. </w:t>
      </w:r>
    </w:p>
    <w:p w:rsidR="00A32056" w:rsidRPr="00890D7C" w:rsidRDefault="00A32056" w:rsidP="00997825">
      <w:pPr>
        <w:pStyle w:val="5"/>
        <w:shd w:val="clear" w:color="auto" w:fill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Игра «Где растут овощи и фрукты». Заучивание слов.</w:t>
      </w:r>
    </w:p>
    <w:p w:rsidR="00A32056" w:rsidRPr="00890D7C" w:rsidRDefault="00A32056" w:rsidP="00997825">
      <w:pPr>
        <w:pStyle w:val="181"/>
        <w:shd w:val="clear" w:color="auto" w:fill="auto"/>
        <w:spacing w:before="0" w:after="0" w:line="317" w:lineRule="exact"/>
        <w:ind w:firstLine="0"/>
        <w:rPr>
          <w:sz w:val="28"/>
          <w:szCs w:val="28"/>
        </w:rPr>
      </w:pPr>
      <w:r w:rsidRPr="00890D7C">
        <w:rPr>
          <w:rStyle w:val="1841"/>
          <w:sz w:val="28"/>
          <w:szCs w:val="28"/>
        </w:rPr>
        <w:t>Тема 25.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51"/>
          <w:sz w:val="28"/>
          <w:szCs w:val="28"/>
        </w:rPr>
        <w:t xml:space="preserve">Игровое, итоговое </w:t>
      </w:r>
      <w:r>
        <w:rPr>
          <w:rStyle w:val="1851"/>
          <w:sz w:val="28"/>
          <w:szCs w:val="28"/>
        </w:rPr>
        <w:t xml:space="preserve">практическое </w:t>
      </w:r>
      <w:r w:rsidRPr="00890D7C">
        <w:rPr>
          <w:rStyle w:val="1851"/>
          <w:sz w:val="28"/>
          <w:szCs w:val="28"/>
        </w:rPr>
        <w:t>занятие. Викторина. « Здоровье человека».</w:t>
      </w:r>
    </w:p>
    <w:p w:rsidR="00A32056" w:rsidRPr="00890D7C" w:rsidRDefault="00A32056" w:rsidP="00997825">
      <w:pPr>
        <w:pStyle w:val="181"/>
        <w:shd w:val="clear" w:color="auto" w:fill="auto"/>
        <w:spacing w:before="0" w:after="0" w:line="317" w:lineRule="exact"/>
        <w:ind w:firstLine="0"/>
        <w:rPr>
          <w:sz w:val="28"/>
          <w:szCs w:val="28"/>
        </w:rPr>
      </w:pPr>
      <w:r w:rsidRPr="00890D7C">
        <w:rPr>
          <w:sz w:val="28"/>
          <w:szCs w:val="28"/>
        </w:rPr>
        <w:t>(1час)</w:t>
      </w:r>
    </w:p>
    <w:p w:rsidR="00A32056" w:rsidRPr="00890D7C" w:rsidRDefault="00A32056" w:rsidP="00997825">
      <w:pPr>
        <w:pStyle w:val="5"/>
        <w:shd w:val="clear" w:color="auto" w:fill="auto"/>
        <w:ind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Анализ ситуации. Работа</w:t>
      </w:r>
      <w:r w:rsidRPr="00890D7C">
        <w:rPr>
          <w:rStyle w:val="123"/>
          <w:sz w:val="28"/>
          <w:szCs w:val="28"/>
        </w:rPr>
        <w:t xml:space="preserve"> 6</w:t>
      </w:r>
      <w:r w:rsidRPr="00890D7C">
        <w:rPr>
          <w:sz w:val="28"/>
          <w:szCs w:val="28"/>
        </w:rPr>
        <w:t xml:space="preserve"> мудрыми мыслями. Беседа по теме. Игра</w:t>
      </w:r>
    </w:p>
    <w:p w:rsidR="00A32056" w:rsidRPr="00890D7C" w:rsidRDefault="00A32056" w:rsidP="00997825">
      <w:pPr>
        <w:pStyle w:val="5"/>
        <w:shd w:val="clear" w:color="auto" w:fill="auto"/>
        <w:ind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«Закончи предложения».</w:t>
      </w:r>
    </w:p>
    <w:p w:rsidR="00A32056" w:rsidRPr="00890D7C" w:rsidRDefault="00A32056" w:rsidP="00997825">
      <w:pPr>
        <w:pStyle w:val="181"/>
        <w:shd w:val="clear" w:color="auto" w:fill="auto"/>
        <w:spacing w:before="0" w:after="0" w:line="317" w:lineRule="exact"/>
        <w:ind w:firstLine="0"/>
        <w:rPr>
          <w:sz w:val="28"/>
          <w:szCs w:val="28"/>
        </w:rPr>
      </w:pPr>
      <w:r w:rsidRPr="00890D7C">
        <w:rPr>
          <w:rStyle w:val="1841"/>
          <w:sz w:val="28"/>
          <w:szCs w:val="28"/>
        </w:rPr>
        <w:t>Тема 26.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51"/>
          <w:sz w:val="28"/>
          <w:szCs w:val="28"/>
        </w:rPr>
        <w:t>Аптека и аптечка.</w:t>
      </w:r>
      <w:r w:rsidRPr="00890D7C">
        <w:rPr>
          <w:sz w:val="28"/>
          <w:szCs w:val="28"/>
        </w:rPr>
        <w:t xml:space="preserve"> (1час)</w:t>
      </w:r>
    </w:p>
    <w:p w:rsidR="00A32056" w:rsidRDefault="00A32056" w:rsidP="00997825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Беседа по теме. Анализ ситуации. </w:t>
      </w:r>
    </w:p>
    <w:p w:rsidR="00A32056" w:rsidRPr="00890D7C" w:rsidRDefault="00A32056" w:rsidP="00997825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 xml:space="preserve">Игра «Знаем - не знаем». </w:t>
      </w:r>
    </w:p>
    <w:p w:rsidR="00A32056" w:rsidRPr="00890D7C" w:rsidRDefault="00A32056" w:rsidP="00997825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 w:rsidRPr="00890D7C">
        <w:rPr>
          <w:rStyle w:val="61"/>
          <w:sz w:val="28"/>
          <w:szCs w:val="28"/>
        </w:rPr>
        <w:t>Тема 27.</w:t>
      </w:r>
      <w:r w:rsidRPr="00890D7C">
        <w:rPr>
          <w:rStyle w:val="82"/>
          <w:sz w:val="28"/>
          <w:szCs w:val="28"/>
        </w:rPr>
        <w:t xml:space="preserve"> Лесная аптека на службе человека. (1час)</w:t>
      </w:r>
    </w:p>
    <w:p w:rsidR="00A32056" w:rsidRPr="00890D7C" w:rsidRDefault="00A32056" w:rsidP="00F40496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>Беседа по теме. Работа с пословицами. Загадки по теме.</w:t>
      </w:r>
    </w:p>
    <w:p w:rsidR="00A32056" w:rsidRDefault="00A32056" w:rsidP="00997825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 xml:space="preserve">Игра «Закончи рассказ». </w:t>
      </w:r>
    </w:p>
    <w:p w:rsidR="00A32056" w:rsidRDefault="00A32056" w:rsidP="00997825">
      <w:pPr>
        <w:pStyle w:val="5"/>
        <w:shd w:val="clear" w:color="auto" w:fill="auto"/>
        <w:ind w:right="40" w:firstLine="0"/>
        <w:jc w:val="left"/>
        <w:rPr>
          <w:rStyle w:val="82"/>
          <w:sz w:val="28"/>
          <w:szCs w:val="28"/>
        </w:rPr>
      </w:pPr>
      <w:r w:rsidRPr="00890D7C">
        <w:rPr>
          <w:rStyle w:val="61"/>
          <w:sz w:val="28"/>
          <w:szCs w:val="28"/>
        </w:rPr>
        <w:t>Тема 28.</w:t>
      </w:r>
      <w:r w:rsidRPr="00890D7C">
        <w:rPr>
          <w:rStyle w:val="82"/>
          <w:sz w:val="28"/>
          <w:szCs w:val="28"/>
        </w:rPr>
        <w:t xml:space="preserve"> Железнодорожный транспорт и железная дорога. (1час) </w:t>
      </w:r>
    </w:p>
    <w:p w:rsidR="00A32056" w:rsidRDefault="00A32056" w:rsidP="00997825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 w:rsidRPr="00F40496">
        <w:rPr>
          <w:rStyle w:val="82"/>
          <w:i w:val="0"/>
          <w:sz w:val="28"/>
          <w:szCs w:val="28"/>
        </w:rPr>
        <w:t>Теория:</w:t>
      </w:r>
      <w:r>
        <w:rPr>
          <w:rStyle w:val="82"/>
          <w:sz w:val="28"/>
          <w:szCs w:val="28"/>
        </w:rPr>
        <w:t xml:space="preserve"> </w:t>
      </w:r>
      <w:r w:rsidRPr="00890D7C">
        <w:rPr>
          <w:sz w:val="28"/>
          <w:szCs w:val="28"/>
        </w:rPr>
        <w:t xml:space="preserve">Беседа по теме. Анализ ситуации. </w:t>
      </w:r>
    </w:p>
    <w:p w:rsidR="00A32056" w:rsidRPr="00890D7C" w:rsidRDefault="00A32056" w:rsidP="00997825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Игра «Правильно - не правильно». Творческая работа.</w:t>
      </w:r>
    </w:p>
    <w:p w:rsidR="00A32056" w:rsidRDefault="00A32056" w:rsidP="00997825">
      <w:pPr>
        <w:pStyle w:val="5"/>
        <w:shd w:val="clear" w:color="auto" w:fill="auto"/>
        <w:ind w:right="40" w:firstLine="0"/>
        <w:jc w:val="left"/>
        <w:rPr>
          <w:rStyle w:val="82"/>
          <w:sz w:val="28"/>
          <w:szCs w:val="28"/>
        </w:rPr>
      </w:pPr>
      <w:r w:rsidRPr="00890D7C">
        <w:rPr>
          <w:rStyle w:val="61"/>
          <w:sz w:val="28"/>
          <w:szCs w:val="28"/>
        </w:rPr>
        <w:t>Тема 29.</w:t>
      </w:r>
      <w:r w:rsidRPr="00890D7C">
        <w:rPr>
          <w:rStyle w:val="82"/>
          <w:sz w:val="28"/>
          <w:szCs w:val="28"/>
        </w:rPr>
        <w:t xml:space="preserve"> </w:t>
      </w:r>
      <w:r w:rsidRPr="00890D7C">
        <w:rPr>
          <w:rStyle w:val="72"/>
          <w:sz w:val="28"/>
          <w:szCs w:val="28"/>
        </w:rPr>
        <w:t>Правша движения нужно знать всем без исключения.</w:t>
      </w:r>
      <w:r w:rsidRPr="00890D7C">
        <w:rPr>
          <w:rStyle w:val="82"/>
          <w:sz w:val="28"/>
          <w:szCs w:val="28"/>
        </w:rPr>
        <w:t xml:space="preserve"> (1час) </w:t>
      </w:r>
    </w:p>
    <w:p w:rsidR="00A32056" w:rsidRDefault="00A32056" w:rsidP="00997825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 w:rsidRPr="00F40496">
        <w:rPr>
          <w:rStyle w:val="82"/>
          <w:i w:val="0"/>
          <w:sz w:val="28"/>
          <w:szCs w:val="28"/>
        </w:rPr>
        <w:t>Теория:</w:t>
      </w:r>
      <w:r>
        <w:rPr>
          <w:rStyle w:val="82"/>
          <w:sz w:val="28"/>
          <w:szCs w:val="28"/>
        </w:rPr>
        <w:t xml:space="preserve"> </w:t>
      </w:r>
      <w:r w:rsidRPr="00890D7C">
        <w:rPr>
          <w:sz w:val="28"/>
          <w:szCs w:val="28"/>
        </w:rPr>
        <w:t xml:space="preserve">Беседа по теме. Составление памятки «О правилах поведения в транспорте, на улице». Чтение стихотворений «Азбука поведения». </w:t>
      </w:r>
    </w:p>
    <w:p w:rsidR="00A32056" w:rsidRPr="00890D7C" w:rsidRDefault="00A32056" w:rsidP="00997825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Игра «Выбери правильный ответ».</w:t>
      </w:r>
    </w:p>
    <w:p w:rsidR="00A32056" w:rsidRPr="00890D7C" w:rsidRDefault="00A32056" w:rsidP="00997825">
      <w:pPr>
        <w:pStyle w:val="181"/>
        <w:shd w:val="clear" w:color="auto" w:fill="auto"/>
        <w:spacing w:before="0" w:after="0" w:line="317" w:lineRule="exact"/>
        <w:ind w:firstLine="0"/>
        <w:rPr>
          <w:sz w:val="28"/>
          <w:szCs w:val="28"/>
        </w:rPr>
      </w:pPr>
      <w:r w:rsidRPr="00890D7C">
        <w:rPr>
          <w:rStyle w:val="1841"/>
          <w:sz w:val="28"/>
          <w:szCs w:val="28"/>
        </w:rPr>
        <w:t>Тема 30.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51"/>
          <w:sz w:val="28"/>
          <w:szCs w:val="28"/>
        </w:rPr>
        <w:t>Как вести во время пожара</w:t>
      </w:r>
      <w:r w:rsidRPr="00890D7C">
        <w:rPr>
          <w:sz w:val="28"/>
          <w:szCs w:val="28"/>
        </w:rPr>
        <w:t>. (1час)</w:t>
      </w:r>
    </w:p>
    <w:p w:rsidR="00A32056" w:rsidRPr="00890D7C" w:rsidRDefault="00A32056" w:rsidP="005E1C5F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>Беседа по теме. Анализ ситуации. Загадки по теме.</w:t>
      </w:r>
    </w:p>
    <w:p w:rsidR="00A32056" w:rsidRPr="00890D7C" w:rsidRDefault="00A32056" w:rsidP="00997825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 xml:space="preserve">Игра «Выбери правильный ответ». </w:t>
      </w:r>
    </w:p>
    <w:p w:rsidR="00A32056" w:rsidRPr="00890D7C" w:rsidRDefault="00A32056" w:rsidP="00997825">
      <w:pPr>
        <w:pStyle w:val="181"/>
        <w:shd w:val="clear" w:color="auto" w:fill="auto"/>
        <w:spacing w:before="0" w:after="0" w:line="317" w:lineRule="exact"/>
        <w:ind w:firstLine="0"/>
        <w:rPr>
          <w:sz w:val="28"/>
          <w:szCs w:val="28"/>
        </w:rPr>
      </w:pPr>
      <w:r w:rsidRPr="00890D7C">
        <w:rPr>
          <w:rStyle w:val="1841"/>
          <w:sz w:val="28"/>
          <w:szCs w:val="28"/>
        </w:rPr>
        <w:t>Тема 31.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51"/>
          <w:sz w:val="28"/>
          <w:szCs w:val="28"/>
        </w:rPr>
        <w:t>Как вести себя на воде.</w:t>
      </w:r>
      <w:r w:rsidRPr="00890D7C">
        <w:rPr>
          <w:sz w:val="28"/>
          <w:szCs w:val="28"/>
        </w:rPr>
        <w:t xml:space="preserve"> (1час)</w:t>
      </w:r>
    </w:p>
    <w:p w:rsidR="00A32056" w:rsidRDefault="00A32056" w:rsidP="00997825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Беседа по теме. Толкование пословиц. </w:t>
      </w:r>
    </w:p>
    <w:p w:rsidR="00A32056" w:rsidRPr="00890D7C" w:rsidRDefault="00A32056" w:rsidP="00997825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 xml:space="preserve">Игра «Кто больше знает?» </w:t>
      </w:r>
    </w:p>
    <w:p w:rsidR="00A32056" w:rsidRDefault="00A32056" w:rsidP="00997825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 w:rsidRPr="00890D7C">
        <w:rPr>
          <w:rStyle w:val="61"/>
          <w:sz w:val="28"/>
          <w:szCs w:val="28"/>
        </w:rPr>
        <w:t>Тема 32.</w:t>
      </w:r>
      <w:r w:rsidRPr="00890D7C">
        <w:rPr>
          <w:rStyle w:val="82"/>
          <w:sz w:val="28"/>
          <w:szCs w:val="28"/>
        </w:rPr>
        <w:t xml:space="preserve"> </w:t>
      </w:r>
      <w:r w:rsidRPr="00890D7C">
        <w:rPr>
          <w:rStyle w:val="72"/>
          <w:sz w:val="28"/>
          <w:szCs w:val="28"/>
        </w:rPr>
        <w:t>Правила поведения при угрозе террористического акта.</w:t>
      </w:r>
      <w:r w:rsidRPr="00890D7C">
        <w:rPr>
          <w:rStyle w:val="82"/>
          <w:sz w:val="28"/>
          <w:szCs w:val="28"/>
        </w:rPr>
        <w:t xml:space="preserve"> (1час) </w:t>
      </w:r>
      <w:r>
        <w:rPr>
          <w:rStyle w:val="82"/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Беседа по теме. Викторина «Будь внимателен». </w:t>
      </w:r>
    </w:p>
    <w:p w:rsidR="00A32056" w:rsidRPr="00890D7C" w:rsidRDefault="00A32056" w:rsidP="00997825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Работа над пословицами о здоровье. Важные правила.</w:t>
      </w:r>
    </w:p>
    <w:p w:rsidR="00A32056" w:rsidRPr="00890D7C" w:rsidRDefault="00A32056" w:rsidP="00997825">
      <w:pPr>
        <w:pStyle w:val="5"/>
        <w:shd w:val="clear" w:color="auto" w:fill="auto"/>
        <w:spacing w:after="278"/>
        <w:ind w:right="40" w:firstLine="0"/>
        <w:jc w:val="left"/>
        <w:rPr>
          <w:sz w:val="28"/>
          <w:szCs w:val="28"/>
        </w:rPr>
      </w:pPr>
      <w:r w:rsidRPr="00890D7C">
        <w:rPr>
          <w:rStyle w:val="61"/>
          <w:sz w:val="28"/>
          <w:szCs w:val="28"/>
        </w:rPr>
        <w:t>Тема 33.</w:t>
      </w:r>
      <w:r w:rsidRPr="00890D7C">
        <w:rPr>
          <w:sz w:val="28"/>
          <w:szCs w:val="28"/>
        </w:rPr>
        <w:t xml:space="preserve"> </w:t>
      </w:r>
      <w:r w:rsidRPr="00890D7C">
        <w:rPr>
          <w:rStyle w:val="44"/>
          <w:sz w:val="28"/>
          <w:szCs w:val="28"/>
        </w:rPr>
        <w:t>Игровое, итоговое</w:t>
      </w:r>
      <w:r>
        <w:rPr>
          <w:rStyle w:val="44"/>
          <w:sz w:val="28"/>
          <w:szCs w:val="28"/>
        </w:rPr>
        <w:t xml:space="preserve"> практическое </w:t>
      </w:r>
      <w:r w:rsidRPr="00890D7C">
        <w:rPr>
          <w:rStyle w:val="44"/>
          <w:sz w:val="28"/>
          <w:szCs w:val="28"/>
        </w:rPr>
        <w:t xml:space="preserve"> занятие.</w:t>
      </w:r>
      <w:r w:rsidRPr="00890D7C">
        <w:rPr>
          <w:rStyle w:val="72"/>
          <w:sz w:val="28"/>
          <w:szCs w:val="28"/>
        </w:rPr>
        <w:t xml:space="preserve"> Викторина. «Важные правила».</w:t>
      </w:r>
      <w:r w:rsidRPr="00890D7C">
        <w:rPr>
          <w:rStyle w:val="82"/>
          <w:sz w:val="28"/>
          <w:szCs w:val="28"/>
        </w:rPr>
        <w:t xml:space="preserve"> (1час) </w:t>
      </w:r>
      <w:r w:rsidRPr="00890D7C">
        <w:rPr>
          <w:sz w:val="28"/>
          <w:szCs w:val="28"/>
        </w:rPr>
        <w:t>Задания по пройденным темам.</w:t>
      </w:r>
    </w:p>
    <w:p w:rsidR="00A32056" w:rsidRPr="00890D7C" w:rsidRDefault="00A32056">
      <w:pPr>
        <w:pStyle w:val="40"/>
        <w:shd w:val="clear" w:color="auto" w:fill="auto"/>
        <w:spacing w:line="270" w:lineRule="exact"/>
        <w:ind w:left="220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Ожидаемые результаты</w:t>
      </w:r>
    </w:p>
    <w:p w:rsidR="00A32056" w:rsidRPr="00890D7C" w:rsidRDefault="00A32056">
      <w:pPr>
        <w:pStyle w:val="5"/>
        <w:shd w:val="clear" w:color="auto" w:fill="auto"/>
        <w:spacing w:line="270" w:lineRule="exact"/>
        <w:ind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У ребенка сформированы представления о культурно-гигиенических</w:t>
      </w:r>
    </w:p>
    <w:p w:rsidR="00A32056" w:rsidRPr="00890D7C" w:rsidRDefault="00A32056">
      <w:pPr>
        <w:pStyle w:val="5"/>
        <w:shd w:val="clear" w:color="auto" w:fill="auto"/>
        <w:spacing w:line="341" w:lineRule="exact"/>
        <w:ind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навыках, умеет заботиться о своем здоровье</w:t>
      </w:r>
    </w:p>
    <w:p w:rsidR="00A32056" w:rsidRPr="00890D7C" w:rsidRDefault="00A32056">
      <w:pPr>
        <w:pStyle w:val="5"/>
        <w:shd w:val="clear" w:color="auto" w:fill="auto"/>
        <w:spacing w:line="341" w:lineRule="exact"/>
        <w:ind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Ребенок имеет представление о межличностных отношениях.</w:t>
      </w:r>
    </w:p>
    <w:p w:rsidR="00A32056" w:rsidRPr="00890D7C" w:rsidRDefault="00A32056">
      <w:pPr>
        <w:pStyle w:val="5"/>
        <w:shd w:val="clear" w:color="auto" w:fill="auto"/>
        <w:spacing w:line="341" w:lineRule="exact"/>
        <w:ind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Ребенок знает правила поведения в природе.</w:t>
      </w:r>
    </w:p>
    <w:p w:rsidR="00A32056" w:rsidRPr="00890D7C" w:rsidRDefault="00A32056">
      <w:pPr>
        <w:pStyle w:val="5"/>
        <w:shd w:val="clear" w:color="auto" w:fill="auto"/>
        <w:spacing w:line="341" w:lineRule="exact"/>
        <w:ind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Ребенок знает правила поведения на льду.</w:t>
      </w:r>
    </w:p>
    <w:p w:rsidR="00A32056" w:rsidRPr="00890D7C" w:rsidRDefault="00A32056">
      <w:pPr>
        <w:pStyle w:val="5"/>
        <w:shd w:val="clear" w:color="auto" w:fill="auto"/>
        <w:spacing w:line="341" w:lineRule="exact"/>
        <w:ind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Ребенок знает правила безопасного поведения дома.</w:t>
      </w:r>
    </w:p>
    <w:p w:rsidR="00A32056" w:rsidRPr="00890D7C" w:rsidRDefault="00A32056">
      <w:pPr>
        <w:pStyle w:val="5"/>
        <w:shd w:val="clear" w:color="auto" w:fill="auto"/>
        <w:spacing w:line="341" w:lineRule="exact"/>
        <w:ind w:firstLine="0"/>
        <w:jc w:val="left"/>
        <w:rPr>
          <w:sz w:val="28"/>
          <w:szCs w:val="28"/>
        </w:rPr>
        <w:sectPr w:rsidR="00A32056" w:rsidRPr="00890D7C" w:rsidSect="00766098">
          <w:type w:val="continuous"/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  <w:r w:rsidRPr="00890D7C">
        <w:rPr>
          <w:sz w:val="28"/>
          <w:szCs w:val="28"/>
        </w:rPr>
        <w:t>Ребенок знает правила противопожарной безопасности.</w:t>
      </w:r>
    </w:p>
    <w:p w:rsidR="00A32056" w:rsidRDefault="00A32056">
      <w:pPr>
        <w:pStyle w:val="40"/>
        <w:shd w:val="clear" w:color="auto" w:fill="auto"/>
        <w:spacing w:after="236" w:line="322" w:lineRule="exact"/>
        <w:ind w:right="20"/>
        <w:jc w:val="center"/>
        <w:rPr>
          <w:sz w:val="28"/>
          <w:szCs w:val="28"/>
        </w:rPr>
      </w:pPr>
    </w:p>
    <w:p w:rsidR="00A32056" w:rsidRDefault="00A32056">
      <w:pPr>
        <w:pStyle w:val="40"/>
        <w:shd w:val="clear" w:color="auto" w:fill="auto"/>
        <w:spacing w:after="236" w:line="322" w:lineRule="exact"/>
        <w:ind w:right="20"/>
        <w:jc w:val="center"/>
        <w:rPr>
          <w:sz w:val="28"/>
          <w:szCs w:val="28"/>
        </w:rPr>
      </w:pPr>
    </w:p>
    <w:p w:rsidR="00A32056" w:rsidRDefault="00A32056">
      <w:pPr>
        <w:pStyle w:val="40"/>
        <w:shd w:val="clear" w:color="auto" w:fill="auto"/>
        <w:spacing w:after="236" w:line="322" w:lineRule="exact"/>
        <w:ind w:right="20"/>
        <w:jc w:val="center"/>
        <w:rPr>
          <w:sz w:val="28"/>
          <w:szCs w:val="28"/>
        </w:rPr>
      </w:pPr>
    </w:p>
    <w:p w:rsidR="00A32056" w:rsidRPr="00890D7C" w:rsidRDefault="00A32056">
      <w:pPr>
        <w:pStyle w:val="40"/>
        <w:shd w:val="clear" w:color="auto" w:fill="auto"/>
        <w:spacing w:after="236" w:line="322" w:lineRule="exact"/>
        <w:ind w:right="20"/>
        <w:jc w:val="center"/>
        <w:rPr>
          <w:sz w:val="28"/>
          <w:szCs w:val="28"/>
        </w:rPr>
      </w:pPr>
    </w:p>
    <w:p w:rsidR="00A32056" w:rsidRPr="00890D7C" w:rsidRDefault="00A32056">
      <w:pPr>
        <w:pStyle w:val="40"/>
        <w:shd w:val="clear" w:color="auto" w:fill="auto"/>
        <w:spacing w:after="236" w:line="322" w:lineRule="exact"/>
        <w:ind w:right="20"/>
        <w:jc w:val="center"/>
        <w:rPr>
          <w:sz w:val="28"/>
          <w:szCs w:val="28"/>
        </w:rPr>
      </w:pPr>
      <w:r w:rsidRPr="00890D7C">
        <w:rPr>
          <w:sz w:val="28"/>
          <w:szCs w:val="28"/>
        </w:rPr>
        <w:t>Учебно-тематическое планирование 4 год обучения</w:t>
      </w:r>
    </w:p>
    <w:tbl>
      <w:tblPr>
        <w:tblW w:w="9586" w:type="dxa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605"/>
        <w:gridCol w:w="3350"/>
        <w:gridCol w:w="1858"/>
        <w:gridCol w:w="1867"/>
        <w:gridCol w:w="1906"/>
      </w:tblGrid>
      <w:tr w:rsidR="00A32056" w:rsidRPr="00890D7C" w:rsidTr="00F67EF4">
        <w:trPr>
          <w:trHeight w:val="379"/>
          <w:jc w:val="center"/>
        </w:trPr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Наименование темы</w:t>
            </w:r>
          </w:p>
        </w:tc>
        <w:tc>
          <w:tcPr>
            <w:tcW w:w="5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A32056" w:rsidRPr="00890D7C" w:rsidTr="00F67EF4">
        <w:trPr>
          <w:trHeight w:val="653"/>
          <w:jc w:val="center"/>
        </w:trPr>
        <w:tc>
          <w:tcPr>
            <w:tcW w:w="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Общее кол-во часов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F67E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A32056" w:rsidRPr="00890D7C" w:rsidTr="00F67EF4">
        <w:trPr>
          <w:trHeight w:val="653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От чего зависит здоровье человека.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326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Опрятным быть приятно.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322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Гигиена зрения.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322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Гигиена слуха.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326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Гигиена полости рта.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648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Правила безопасности при больном человеке.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997825">
        <w:trPr>
          <w:trHeight w:val="653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53CF">
              <w:rPr>
                <w:rFonts w:ascii="Times New Roman" w:hAnsi="Times New Roman" w:cs="Times New Roman"/>
                <w:b/>
                <w:sz w:val="28"/>
                <w:szCs w:val="28"/>
              </w:rPr>
              <w:t>Игровое, итоговое занятие.</w:t>
            </w: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 xml:space="preserve"> КВН «Будем здоровы».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32056" w:rsidRPr="00890D7C" w:rsidTr="00F67EF4">
        <w:trPr>
          <w:trHeight w:val="658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Костный и мышечный скелет. у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653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Первая помощь при ссадинах и царапинах.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326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Гигиена одежды и обуви.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326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Гигиена жилища.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638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Осторожно! Животные и насекомые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648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Скажи вредным привычкам - нет.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997825">
        <w:trPr>
          <w:trHeight w:val="620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53CF">
              <w:rPr>
                <w:rFonts w:ascii="Times New Roman" w:hAnsi="Times New Roman" w:cs="Times New Roman"/>
                <w:b/>
                <w:sz w:val="28"/>
                <w:szCs w:val="28"/>
              </w:rPr>
              <w:t>Игровое, итоговое занятие</w:t>
            </w: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. КВН «Наше здоровье».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 w:rsidRPr="00890D7C">
              <w:rPr>
                <w:b w:val="0"/>
                <w:sz w:val="28"/>
                <w:szCs w:val="28"/>
              </w:rPr>
              <w:t>1</w:t>
            </w:r>
          </w:p>
        </w:tc>
      </w:tr>
      <w:tr w:rsidR="00A32056" w:rsidRPr="00890D7C" w:rsidTr="00F67EF4">
        <w:trPr>
          <w:trHeight w:val="331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Сидеть да лежать.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997825">
        <w:trPr>
          <w:trHeight w:val="687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Солнце, воздух и вода помогают нам всегда.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331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Сон и здоровье.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326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Режим дня и здоровье.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322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Настроение и здоровье.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960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Поведение в школе. Предупреждение детского травматизма.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336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Как вести себя в гостях.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336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Безопасность дома.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346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Здоровое питание.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355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67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Витаминная тарелка на  каждый день.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355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46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46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53CF">
              <w:rPr>
                <w:rFonts w:ascii="Times New Roman" w:hAnsi="Times New Roman" w:cs="Times New Roman"/>
                <w:b/>
                <w:sz w:val="28"/>
                <w:szCs w:val="28"/>
              </w:rPr>
              <w:t>Игровое, итоговое занятие.</w:t>
            </w: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 xml:space="preserve"> КВН «Будем делать хорошо и не будем плохо».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5"/>
              <w:shd w:val="clear" w:color="auto" w:fill="auto"/>
              <w:spacing w:line="240" w:lineRule="auto"/>
              <w:ind w:left="34" w:firstLine="0"/>
              <w:jc w:val="center"/>
              <w:rPr>
                <w:sz w:val="28"/>
                <w:szCs w:val="28"/>
              </w:rPr>
            </w:pPr>
            <w:r w:rsidRPr="00890D7C">
              <w:rPr>
                <w:sz w:val="28"/>
                <w:szCs w:val="28"/>
              </w:rPr>
              <w:t>1</w:t>
            </w:r>
          </w:p>
        </w:tc>
      </w:tr>
      <w:tr w:rsidR="00A32056" w:rsidRPr="00890D7C" w:rsidTr="00F67EF4">
        <w:trPr>
          <w:trHeight w:val="355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46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46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Осторожно медикаменты. Первая помощь при отравлении.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355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46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46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Лекарственные травы и ягоды.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355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46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46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Правила безопасности на железной дороге и железнодорожном транспорте.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355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46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46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Опасности на дороге.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355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46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46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Безопасность при пожаре.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355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46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46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Правила поведения на водоёмах.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355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46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997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Безопасное поведение при угрозе террористического акта.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40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0.5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21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</w:tr>
      <w:tr w:rsidR="00A32056" w:rsidRPr="00890D7C" w:rsidTr="00F67EF4">
        <w:trPr>
          <w:trHeight w:val="355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46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46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53CF">
              <w:rPr>
                <w:rFonts w:ascii="Times New Roman" w:hAnsi="Times New Roman" w:cs="Times New Roman"/>
                <w:b/>
                <w:sz w:val="28"/>
                <w:szCs w:val="28"/>
              </w:rPr>
              <w:t>Игровое, итоговое занятие</w:t>
            </w: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. КВН «Безопасное поведение».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5"/>
              <w:shd w:val="clear" w:color="auto" w:fill="auto"/>
              <w:spacing w:line="240" w:lineRule="auto"/>
              <w:ind w:left="34" w:firstLine="0"/>
              <w:jc w:val="center"/>
              <w:rPr>
                <w:sz w:val="28"/>
                <w:szCs w:val="28"/>
              </w:rPr>
            </w:pPr>
            <w:r w:rsidRPr="00890D7C">
              <w:rPr>
                <w:sz w:val="28"/>
                <w:szCs w:val="28"/>
              </w:rPr>
              <w:t>1</w:t>
            </w:r>
          </w:p>
        </w:tc>
      </w:tr>
      <w:tr w:rsidR="00A32056" w:rsidRPr="00890D7C" w:rsidTr="00F67EF4">
        <w:trPr>
          <w:trHeight w:val="355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461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56" w:rsidRPr="00890D7C" w:rsidRDefault="00A32056" w:rsidP="00F46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D7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5"/>
              <w:shd w:val="clear" w:color="auto" w:fill="auto"/>
              <w:spacing w:line="240" w:lineRule="auto"/>
              <w:ind w:left="3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14.5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056" w:rsidRPr="00890D7C" w:rsidRDefault="00A32056" w:rsidP="00231EBE">
            <w:pPr>
              <w:pStyle w:val="5"/>
              <w:shd w:val="clear" w:color="auto" w:fill="auto"/>
              <w:spacing w:line="240" w:lineRule="auto"/>
              <w:ind w:left="34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18.5</w:t>
            </w:r>
          </w:p>
        </w:tc>
      </w:tr>
    </w:tbl>
    <w:p w:rsidR="00A32056" w:rsidRPr="00890D7C" w:rsidRDefault="00A32056" w:rsidP="00F67EF4">
      <w:pPr>
        <w:rPr>
          <w:rFonts w:ascii="Times New Roman" w:hAnsi="Times New Roman" w:cs="Times New Roman"/>
          <w:sz w:val="28"/>
          <w:szCs w:val="28"/>
        </w:rPr>
      </w:pPr>
    </w:p>
    <w:p w:rsidR="00A32056" w:rsidRPr="00890D7C" w:rsidRDefault="00A32056">
      <w:pPr>
        <w:pStyle w:val="30"/>
        <w:keepNext/>
        <w:keepLines/>
        <w:shd w:val="clear" w:color="auto" w:fill="auto"/>
        <w:spacing w:before="341" w:after="259" w:line="270" w:lineRule="exact"/>
        <w:ind w:left="2220"/>
        <w:jc w:val="left"/>
        <w:rPr>
          <w:sz w:val="28"/>
          <w:szCs w:val="28"/>
        </w:rPr>
      </w:pPr>
      <w:bookmarkStart w:id="12" w:name="bookmark12"/>
      <w:r w:rsidRPr="00890D7C">
        <w:rPr>
          <w:sz w:val="28"/>
          <w:szCs w:val="28"/>
        </w:rPr>
        <w:t>Содержание занятий.</w:t>
      </w:r>
      <w:bookmarkEnd w:id="12"/>
    </w:p>
    <w:p w:rsidR="00A32056" w:rsidRDefault="00A32056">
      <w:pPr>
        <w:pStyle w:val="5"/>
        <w:shd w:val="clear" w:color="auto" w:fill="auto"/>
        <w:ind w:left="100" w:right="140" w:firstLine="0"/>
        <w:jc w:val="left"/>
        <w:rPr>
          <w:rStyle w:val="62"/>
          <w:sz w:val="28"/>
          <w:szCs w:val="28"/>
        </w:rPr>
      </w:pPr>
      <w:r w:rsidRPr="00890D7C">
        <w:rPr>
          <w:rStyle w:val="52"/>
          <w:sz w:val="28"/>
          <w:szCs w:val="28"/>
        </w:rPr>
        <w:t>Тема 1.</w:t>
      </w:r>
      <w:r w:rsidRPr="00890D7C">
        <w:rPr>
          <w:rStyle w:val="62"/>
          <w:sz w:val="28"/>
          <w:szCs w:val="28"/>
        </w:rPr>
        <w:t xml:space="preserve"> </w:t>
      </w:r>
      <w:r w:rsidRPr="00890D7C">
        <w:rPr>
          <w:rStyle w:val="53"/>
          <w:sz w:val="28"/>
          <w:szCs w:val="28"/>
        </w:rPr>
        <w:t>Вводное занятие. От чего зависит здоровье?</w:t>
      </w:r>
      <w:r w:rsidRPr="00890D7C">
        <w:rPr>
          <w:rStyle w:val="62"/>
          <w:sz w:val="28"/>
          <w:szCs w:val="28"/>
        </w:rPr>
        <w:t xml:space="preserve"> (1час) </w:t>
      </w:r>
    </w:p>
    <w:p w:rsidR="00A32056" w:rsidRDefault="00A32056">
      <w:pPr>
        <w:pStyle w:val="5"/>
        <w:shd w:val="clear" w:color="auto" w:fill="auto"/>
        <w:ind w:left="100" w:right="140" w:firstLine="0"/>
        <w:jc w:val="left"/>
        <w:rPr>
          <w:sz w:val="28"/>
          <w:szCs w:val="28"/>
        </w:rPr>
      </w:pPr>
      <w:r>
        <w:rPr>
          <w:sz w:val="28"/>
          <w:szCs w:val="28"/>
        </w:rPr>
        <w:t>Теория: Слово педагога</w:t>
      </w:r>
      <w:r w:rsidRPr="00890D7C">
        <w:rPr>
          <w:sz w:val="28"/>
          <w:szCs w:val="28"/>
        </w:rPr>
        <w:t>. Оздоровительная минутка.</w:t>
      </w:r>
      <w:r>
        <w:rPr>
          <w:sz w:val="28"/>
          <w:szCs w:val="28"/>
        </w:rPr>
        <w:t xml:space="preserve"> </w:t>
      </w:r>
    </w:p>
    <w:p w:rsidR="00A32056" w:rsidRPr="00890D7C" w:rsidRDefault="00A32056">
      <w:pPr>
        <w:pStyle w:val="5"/>
        <w:shd w:val="clear" w:color="auto" w:fill="auto"/>
        <w:ind w:left="100" w:right="1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 xml:space="preserve">Игра «Давай поговорим». Творческое задание «Здоровье - это...» </w:t>
      </w:r>
    </w:p>
    <w:p w:rsidR="00A32056" w:rsidRPr="00890D7C" w:rsidRDefault="00A32056">
      <w:pPr>
        <w:pStyle w:val="5"/>
        <w:shd w:val="clear" w:color="auto" w:fill="auto"/>
        <w:ind w:left="100" w:right="140" w:firstLine="0"/>
        <w:jc w:val="left"/>
        <w:rPr>
          <w:sz w:val="28"/>
          <w:szCs w:val="28"/>
        </w:rPr>
      </w:pPr>
      <w:r w:rsidRPr="00890D7C">
        <w:rPr>
          <w:rStyle w:val="52"/>
          <w:sz w:val="28"/>
          <w:szCs w:val="28"/>
        </w:rPr>
        <w:t>Тема 2.</w:t>
      </w:r>
      <w:r w:rsidRPr="00890D7C">
        <w:rPr>
          <w:rStyle w:val="62"/>
          <w:sz w:val="28"/>
          <w:szCs w:val="28"/>
        </w:rPr>
        <w:t xml:space="preserve"> </w:t>
      </w:r>
      <w:r w:rsidRPr="00890D7C">
        <w:rPr>
          <w:rStyle w:val="53"/>
          <w:sz w:val="28"/>
          <w:szCs w:val="28"/>
        </w:rPr>
        <w:t>Опрятным быть приятно.</w:t>
      </w:r>
      <w:r w:rsidRPr="00890D7C">
        <w:rPr>
          <w:rStyle w:val="62"/>
          <w:sz w:val="28"/>
          <w:szCs w:val="28"/>
        </w:rPr>
        <w:t xml:space="preserve"> (1час)</w:t>
      </w:r>
    </w:p>
    <w:p w:rsidR="00A32056" w:rsidRDefault="00A32056">
      <w:pPr>
        <w:pStyle w:val="5"/>
        <w:shd w:val="clear" w:color="auto" w:fill="auto"/>
        <w:ind w:left="100" w:right="1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Беседа по теме. </w:t>
      </w:r>
      <w:r w:rsidRPr="00890D7C">
        <w:rPr>
          <w:sz w:val="28"/>
          <w:szCs w:val="28"/>
        </w:rPr>
        <w:t xml:space="preserve">Практическая работа. Работа со словарём. </w:t>
      </w:r>
    </w:p>
    <w:p w:rsidR="00A32056" w:rsidRPr="00890D7C" w:rsidRDefault="00A32056">
      <w:pPr>
        <w:pStyle w:val="5"/>
        <w:shd w:val="clear" w:color="auto" w:fill="auto"/>
        <w:ind w:left="100" w:right="1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Игры «Кто больше знает?», «Продолжи предложение». Оздоровительная минутка.</w:t>
      </w:r>
    </w:p>
    <w:p w:rsidR="00A32056" w:rsidRPr="00890D7C" w:rsidRDefault="00A32056">
      <w:pPr>
        <w:pStyle w:val="181"/>
        <w:shd w:val="clear" w:color="auto" w:fill="auto"/>
        <w:spacing w:before="0" w:after="0" w:line="317" w:lineRule="exact"/>
        <w:ind w:left="100" w:firstLine="0"/>
        <w:rPr>
          <w:sz w:val="28"/>
          <w:szCs w:val="28"/>
        </w:rPr>
      </w:pPr>
      <w:r w:rsidRPr="00890D7C">
        <w:rPr>
          <w:rStyle w:val="1831"/>
          <w:sz w:val="28"/>
          <w:szCs w:val="28"/>
        </w:rPr>
        <w:t>Тема 3.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42"/>
          <w:sz w:val="28"/>
          <w:szCs w:val="28"/>
        </w:rPr>
        <w:t>Гигиена зрения</w:t>
      </w:r>
      <w:r w:rsidRPr="00890D7C">
        <w:rPr>
          <w:sz w:val="28"/>
          <w:szCs w:val="28"/>
        </w:rPr>
        <w:t>. (1час)</w:t>
      </w:r>
    </w:p>
    <w:p w:rsidR="00A32056" w:rsidRDefault="00A32056" w:rsidP="005E1C5F">
      <w:pPr>
        <w:pStyle w:val="5"/>
        <w:shd w:val="clear" w:color="auto" w:fill="auto"/>
        <w:ind w:left="100" w:firstLine="0"/>
        <w:jc w:val="left"/>
        <w:rPr>
          <w:sz w:val="28"/>
          <w:szCs w:val="28"/>
        </w:rPr>
      </w:pPr>
      <w:r>
        <w:rPr>
          <w:sz w:val="28"/>
          <w:szCs w:val="28"/>
        </w:rPr>
        <w:t>Теория: Рассказ педагога</w:t>
      </w:r>
      <w:r w:rsidRPr="00890D7C">
        <w:rPr>
          <w:sz w:val="28"/>
          <w:szCs w:val="28"/>
        </w:rPr>
        <w:t xml:space="preserve">. Оздоровительная минутка. </w:t>
      </w:r>
    </w:p>
    <w:p w:rsidR="00A32056" w:rsidRPr="00890D7C" w:rsidRDefault="00A32056" w:rsidP="005E1C5F">
      <w:pPr>
        <w:pStyle w:val="5"/>
        <w:shd w:val="clear" w:color="auto" w:fill="auto"/>
        <w:ind w:left="10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Игра «Кто больше знает?»</w:t>
      </w:r>
      <w:r>
        <w:rPr>
          <w:sz w:val="28"/>
          <w:szCs w:val="28"/>
        </w:rPr>
        <w:t xml:space="preserve"> </w:t>
      </w:r>
      <w:r w:rsidRPr="00890D7C">
        <w:rPr>
          <w:sz w:val="28"/>
          <w:szCs w:val="28"/>
        </w:rPr>
        <w:t>Творческая работа.</w:t>
      </w:r>
    </w:p>
    <w:p w:rsidR="00A32056" w:rsidRPr="00890D7C" w:rsidRDefault="00A32056">
      <w:pPr>
        <w:pStyle w:val="181"/>
        <w:shd w:val="clear" w:color="auto" w:fill="auto"/>
        <w:spacing w:before="0" w:after="0" w:line="317" w:lineRule="exact"/>
        <w:ind w:left="100" w:firstLine="0"/>
        <w:rPr>
          <w:sz w:val="28"/>
          <w:szCs w:val="28"/>
        </w:rPr>
      </w:pPr>
      <w:r w:rsidRPr="00890D7C">
        <w:rPr>
          <w:rStyle w:val="1831"/>
          <w:sz w:val="28"/>
          <w:szCs w:val="28"/>
        </w:rPr>
        <w:t>Тема 4.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42"/>
          <w:sz w:val="28"/>
          <w:szCs w:val="28"/>
        </w:rPr>
        <w:t>Гигиена слуха</w:t>
      </w:r>
      <w:r w:rsidRPr="00890D7C">
        <w:rPr>
          <w:sz w:val="28"/>
          <w:szCs w:val="28"/>
        </w:rPr>
        <w:t>. (1час)</w:t>
      </w:r>
    </w:p>
    <w:p w:rsidR="00A32056" w:rsidRDefault="00A32056">
      <w:pPr>
        <w:pStyle w:val="5"/>
        <w:shd w:val="clear" w:color="auto" w:fill="auto"/>
        <w:ind w:left="100" w:right="140" w:firstLine="0"/>
        <w:jc w:val="left"/>
        <w:rPr>
          <w:sz w:val="28"/>
          <w:szCs w:val="28"/>
        </w:rPr>
      </w:pPr>
      <w:r>
        <w:rPr>
          <w:sz w:val="28"/>
          <w:szCs w:val="28"/>
        </w:rPr>
        <w:t>Теория: Рассказ педагога</w:t>
      </w:r>
      <w:r w:rsidRPr="00890D7C">
        <w:rPr>
          <w:sz w:val="28"/>
          <w:szCs w:val="28"/>
        </w:rPr>
        <w:t xml:space="preserve">. Словарная работа. Практическая работа. Оздоровительная минутка. </w:t>
      </w:r>
    </w:p>
    <w:p w:rsidR="00A32056" w:rsidRPr="00890D7C" w:rsidRDefault="00A32056">
      <w:pPr>
        <w:pStyle w:val="5"/>
        <w:shd w:val="clear" w:color="auto" w:fill="auto"/>
        <w:ind w:left="100" w:right="1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Игра «Полезно - вредно?» Заучивание слов.</w:t>
      </w:r>
    </w:p>
    <w:p w:rsidR="00A32056" w:rsidRPr="00890D7C" w:rsidRDefault="00A32056">
      <w:pPr>
        <w:pStyle w:val="5"/>
        <w:shd w:val="clear" w:color="auto" w:fill="auto"/>
        <w:ind w:left="100" w:right="140" w:firstLine="0"/>
        <w:jc w:val="left"/>
        <w:rPr>
          <w:sz w:val="28"/>
          <w:szCs w:val="28"/>
        </w:rPr>
      </w:pPr>
      <w:r w:rsidRPr="00890D7C">
        <w:rPr>
          <w:rStyle w:val="52"/>
          <w:sz w:val="28"/>
          <w:szCs w:val="28"/>
        </w:rPr>
        <w:t>Тема 5</w:t>
      </w:r>
      <w:r w:rsidRPr="00890D7C">
        <w:rPr>
          <w:rStyle w:val="4a"/>
          <w:sz w:val="28"/>
          <w:szCs w:val="28"/>
        </w:rPr>
        <w:t>.</w:t>
      </w:r>
      <w:r w:rsidRPr="00890D7C">
        <w:rPr>
          <w:rStyle w:val="53"/>
          <w:sz w:val="28"/>
          <w:szCs w:val="28"/>
        </w:rPr>
        <w:t xml:space="preserve"> Гигиена полости рта.</w:t>
      </w:r>
      <w:r w:rsidRPr="00890D7C">
        <w:rPr>
          <w:rStyle w:val="62"/>
          <w:sz w:val="28"/>
          <w:szCs w:val="28"/>
        </w:rPr>
        <w:t xml:space="preserve"> (1час)</w:t>
      </w:r>
    </w:p>
    <w:p w:rsidR="00A32056" w:rsidRPr="00890D7C" w:rsidRDefault="00A32056">
      <w:pPr>
        <w:pStyle w:val="5"/>
        <w:shd w:val="clear" w:color="auto" w:fill="auto"/>
        <w:ind w:left="10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>Беседа по теме. Повторение. Чтение и анализ стихотворений. Оздоровительная минутка.</w:t>
      </w:r>
    </w:p>
    <w:p w:rsidR="00A32056" w:rsidRPr="00890D7C" w:rsidRDefault="00A32056">
      <w:pPr>
        <w:pStyle w:val="5"/>
        <w:shd w:val="clear" w:color="auto" w:fill="auto"/>
        <w:ind w:left="10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Игра «Что? Зачем? Как?»</w:t>
      </w:r>
    </w:p>
    <w:p w:rsidR="00A32056" w:rsidRPr="00890D7C" w:rsidRDefault="00A32056">
      <w:pPr>
        <w:pStyle w:val="181"/>
        <w:shd w:val="clear" w:color="auto" w:fill="auto"/>
        <w:spacing w:before="0" w:after="0" w:line="317" w:lineRule="exact"/>
        <w:ind w:left="100" w:firstLine="0"/>
        <w:rPr>
          <w:sz w:val="28"/>
          <w:szCs w:val="28"/>
        </w:rPr>
      </w:pPr>
      <w:r w:rsidRPr="00890D7C">
        <w:rPr>
          <w:rStyle w:val="1831"/>
          <w:sz w:val="28"/>
          <w:szCs w:val="28"/>
        </w:rPr>
        <w:t>Тема 6.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42"/>
          <w:sz w:val="28"/>
          <w:szCs w:val="28"/>
        </w:rPr>
        <w:t>Правила безопасности при больном человеке.</w:t>
      </w:r>
      <w:r w:rsidRPr="00890D7C">
        <w:rPr>
          <w:sz w:val="28"/>
          <w:szCs w:val="28"/>
        </w:rPr>
        <w:t xml:space="preserve"> (1час)</w:t>
      </w:r>
    </w:p>
    <w:p w:rsidR="00A32056" w:rsidRDefault="00A32056" w:rsidP="009B10EA">
      <w:pPr>
        <w:pStyle w:val="5"/>
        <w:shd w:val="clear" w:color="auto" w:fill="auto"/>
        <w:ind w:lef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Беседа по теме. </w:t>
      </w:r>
      <w:r w:rsidRPr="00890D7C">
        <w:rPr>
          <w:sz w:val="28"/>
          <w:szCs w:val="28"/>
        </w:rPr>
        <w:t>Игра «Почему это произошло?» Работа с пословицами. Оздоровительная</w:t>
      </w:r>
      <w:r>
        <w:rPr>
          <w:sz w:val="28"/>
          <w:szCs w:val="28"/>
        </w:rPr>
        <w:t xml:space="preserve"> </w:t>
      </w:r>
      <w:r w:rsidRPr="00890D7C">
        <w:rPr>
          <w:sz w:val="28"/>
          <w:szCs w:val="28"/>
        </w:rPr>
        <w:t xml:space="preserve">минутка. </w:t>
      </w:r>
    </w:p>
    <w:p w:rsidR="00A32056" w:rsidRPr="00890D7C" w:rsidRDefault="00A32056">
      <w:pPr>
        <w:pStyle w:val="5"/>
        <w:shd w:val="clear" w:color="auto" w:fill="auto"/>
        <w:ind w:lef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Игры «Назови возможные последствия».</w:t>
      </w:r>
    </w:p>
    <w:p w:rsidR="00A32056" w:rsidRPr="00890D7C" w:rsidRDefault="00A32056">
      <w:pPr>
        <w:pStyle w:val="181"/>
        <w:shd w:val="clear" w:color="auto" w:fill="auto"/>
        <w:spacing w:before="0" w:after="0" w:line="317" w:lineRule="exact"/>
        <w:ind w:left="40" w:firstLine="0"/>
        <w:rPr>
          <w:sz w:val="28"/>
          <w:szCs w:val="28"/>
        </w:rPr>
      </w:pPr>
      <w:r w:rsidRPr="00890D7C">
        <w:rPr>
          <w:rStyle w:val="1821"/>
          <w:sz w:val="28"/>
          <w:szCs w:val="28"/>
        </w:rPr>
        <w:t>Тема 7.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32"/>
          <w:sz w:val="28"/>
          <w:szCs w:val="28"/>
        </w:rPr>
        <w:t xml:space="preserve">Игровое, итоговое </w:t>
      </w:r>
      <w:r>
        <w:rPr>
          <w:rStyle w:val="1832"/>
          <w:sz w:val="28"/>
          <w:szCs w:val="28"/>
        </w:rPr>
        <w:t xml:space="preserve">практическое </w:t>
      </w:r>
      <w:r w:rsidRPr="00890D7C">
        <w:rPr>
          <w:rStyle w:val="1832"/>
          <w:sz w:val="28"/>
          <w:szCs w:val="28"/>
        </w:rPr>
        <w:t>занятие. КВН « Будем здоровы».</w:t>
      </w:r>
      <w:r w:rsidRPr="00890D7C">
        <w:rPr>
          <w:sz w:val="28"/>
          <w:szCs w:val="28"/>
        </w:rPr>
        <w:t xml:space="preserve"> (1час)</w:t>
      </w:r>
    </w:p>
    <w:p w:rsidR="00A32056" w:rsidRPr="00890D7C" w:rsidRDefault="00A32056">
      <w:pPr>
        <w:pStyle w:val="5"/>
        <w:shd w:val="clear" w:color="auto" w:fill="auto"/>
        <w:ind w:left="4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Задания по пройденным темам.</w:t>
      </w:r>
    </w:p>
    <w:p w:rsidR="00A32056" w:rsidRPr="00890D7C" w:rsidRDefault="00A32056">
      <w:pPr>
        <w:pStyle w:val="181"/>
        <w:shd w:val="clear" w:color="auto" w:fill="auto"/>
        <w:spacing w:before="0" w:after="0" w:line="317" w:lineRule="exact"/>
        <w:ind w:left="40" w:firstLine="0"/>
        <w:rPr>
          <w:sz w:val="28"/>
          <w:szCs w:val="28"/>
        </w:rPr>
      </w:pPr>
      <w:r w:rsidRPr="00890D7C">
        <w:rPr>
          <w:rStyle w:val="1821"/>
          <w:sz w:val="28"/>
          <w:szCs w:val="28"/>
        </w:rPr>
        <w:t>Тема 8.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32"/>
          <w:sz w:val="28"/>
          <w:szCs w:val="28"/>
        </w:rPr>
        <w:t>Костный и мышечный скелет. (</w:t>
      </w:r>
      <w:r w:rsidRPr="00890D7C">
        <w:rPr>
          <w:sz w:val="28"/>
          <w:szCs w:val="28"/>
        </w:rPr>
        <w:t>1 час)</w:t>
      </w:r>
    </w:p>
    <w:p w:rsidR="00A32056" w:rsidRPr="00890D7C" w:rsidRDefault="00A32056" w:rsidP="009B10EA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Беседа по теме. </w:t>
      </w:r>
      <w:r w:rsidRPr="00890D7C">
        <w:rPr>
          <w:sz w:val="28"/>
          <w:szCs w:val="28"/>
        </w:rPr>
        <w:t>Оздоровительная минутка. Тест.</w:t>
      </w:r>
    </w:p>
    <w:p w:rsidR="00A32056" w:rsidRPr="00890D7C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 xml:space="preserve">Практическая работа по составлению правил. Игра «Давай поговорим». </w:t>
      </w:r>
    </w:p>
    <w:p w:rsidR="00A32056" w:rsidRPr="00890D7C" w:rsidRDefault="00A32056">
      <w:pPr>
        <w:pStyle w:val="181"/>
        <w:shd w:val="clear" w:color="auto" w:fill="auto"/>
        <w:spacing w:before="0" w:after="0" w:line="317" w:lineRule="exact"/>
        <w:ind w:left="40" w:firstLine="0"/>
        <w:rPr>
          <w:sz w:val="28"/>
          <w:szCs w:val="28"/>
        </w:rPr>
      </w:pPr>
      <w:r w:rsidRPr="00890D7C">
        <w:rPr>
          <w:rStyle w:val="1821"/>
          <w:sz w:val="28"/>
          <w:szCs w:val="28"/>
        </w:rPr>
        <w:t>Тема 9.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32"/>
          <w:sz w:val="28"/>
          <w:szCs w:val="28"/>
        </w:rPr>
        <w:t>Первая помощь при ссадинах и царапинах</w:t>
      </w:r>
      <w:r w:rsidRPr="00890D7C">
        <w:rPr>
          <w:sz w:val="28"/>
          <w:szCs w:val="28"/>
        </w:rPr>
        <w:t>. (1час)</w:t>
      </w:r>
    </w:p>
    <w:p w:rsidR="00A32056" w:rsidRDefault="00A32056" w:rsidP="00997825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Рассказ учителя о повреждениях кожи. Игра «Можно или нельзя». Оздоровительная минутка. </w:t>
      </w:r>
    </w:p>
    <w:p w:rsidR="00A32056" w:rsidRPr="00890D7C" w:rsidRDefault="00A32056" w:rsidP="00997825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 xml:space="preserve">Практическая работа в парах «Как оказать первую помощь?» </w:t>
      </w:r>
    </w:p>
    <w:p w:rsidR="00A32056" w:rsidRPr="00890D7C" w:rsidRDefault="00A32056" w:rsidP="00F67EF4">
      <w:pPr>
        <w:pStyle w:val="5"/>
        <w:shd w:val="clear" w:color="auto" w:fill="auto"/>
        <w:ind w:right="40" w:firstLine="0"/>
        <w:jc w:val="left"/>
        <w:rPr>
          <w:sz w:val="28"/>
          <w:szCs w:val="28"/>
        </w:rPr>
      </w:pPr>
      <w:r w:rsidRPr="00890D7C">
        <w:rPr>
          <w:rStyle w:val="3b"/>
          <w:sz w:val="28"/>
          <w:szCs w:val="28"/>
        </w:rPr>
        <w:t>Тема 10.</w:t>
      </w:r>
      <w:r w:rsidRPr="00890D7C">
        <w:rPr>
          <w:rStyle w:val="4b"/>
          <w:sz w:val="28"/>
          <w:szCs w:val="28"/>
        </w:rPr>
        <w:t xml:space="preserve"> </w:t>
      </w:r>
      <w:r w:rsidRPr="00890D7C">
        <w:rPr>
          <w:rStyle w:val="3c"/>
          <w:sz w:val="28"/>
          <w:szCs w:val="28"/>
        </w:rPr>
        <w:t>Гигиена одежда и обуви.</w:t>
      </w:r>
      <w:r w:rsidRPr="00890D7C">
        <w:rPr>
          <w:rStyle w:val="4b"/>
          <w:sz w:val="28"/>
          <w:szCs w:val="28"/>
        </w:rPr>
        <w:t xml:space="preserve"> (1час)</w:t>
      </w:r>
    </w:p>
    <w:p w:rsidR="00A32056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Беседа по теме. Работа над пословицами. Беседа по сказке. Оздоровительная минутка. Это интересно! </w:t>
      </w:r>
    </w:p>
    <w:p w:rsidR="00A32056" w:rsidRPr="00890D7C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 xml:space="preserve">Практическая работа. </w:t>
      </w:r>
      <w:r>
        <w:rPr>
          <w:sz w:val="28"/>
          <w:szCs w:val="28"/>
        </w:rPr>
        <w:t>«Собери правильно».</w:t>
      </w:r>
    </w:p>
    <w:p w:rsidR="00A32056" w:rsidRPr="00890D7C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 w:rsidRPr="00890D7C">
        <w:rPr>
          <w:rStyle w:val="3b"/>
          <w:sz w:val="28"/>
          <w:szCs w:val="28"/>
        </w:rPr>
        <w:t>Тема 11.</w:t>
      </w:r>
      <w:r w:rsidRPr="00890D7C">
        <w:rPr>
          <w:rStyle w:val="4b"/>
          <w:sz w:val="28"/>
          <w:szCs w:val="28"/>
        </w:rPr>
        <w:t xml:space="preserve"> </w:t>
      </w:r>
      <w:r w:rsidRPr="00890D7C">
        <w:rPr>
          <w:rStyle w:val="3c"/>
          <w:sz w:val="28"/>
          <w:szCs w:val="28"/>
        </w:rPr>
        <w:t>Гигиена эюилища.</w:t>
      </w:r>
      <w:r w:rsidRPr="00890D7C">
        <w:rPr>
          <w:rStyle w:val="4b"/>
          <w:sz w:val="28"/>
          <w:szCs w:val="28"/>
        </w:rPr>
        <w:t xml:space="preserve"> (1час)</w:t>
      </w:r>
    </w:p>
    <w:p w:rsidR="00A32056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Беседа по теме. Анализ ситуации. Словарная работа. Оздоровительная минутка. Это полезно знать! </w:t>
      </w:r>
    </w:p>
    <w:p w:rsidR="00A32056" w:rsidRPr="00890D7C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 xml:space="preserve">Игра «Давай поговорим». </w:t>
      </w:r>
    </w:p>
    <w:p w:rsidR="00A32056" w:rsidRPr="00890D7C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 w:rsidRPr="00890D7C">
        <w:rPr>
          <w:rStyle w:val="3b"/>
          <w:sz w:val="28"/>
          <w:szCs w:val="28"/>
        </w:rPr>
        <w:t>Тема 12.</w:t>
      </w:r>
      <w:r w:rsidRPr="00890D7C">
        <w:rPr>
          <w:rStyle w:val="4b"/>
          <w:sz w:val="28"/>
          <w:szCs w:val="28"/>
        </w:rPr>
        <w:t xml:space="preserve"> </w:t>
      </w:r>
      <w:r w:rsidRPr="00890D7C">
        <w:rPr>
          <w:rStyle w:val="3c"/>
          <w:sz w:val="28"/>
          <w:szCs w:val="28"/>
        </w:rPr>
        <w:t>Осторожно! Животные и насекомые.</w:t>
      </w:r>
      <w:r w:rsidRPr="00890D7C">
        <w:rPr>
          <w:rStyle w:val="4b"/>
          <w:sz w:val="28"/>
          <w:szCs w:val="28"/>
        </w:rPr>
        <w:t xml:space="preserve"> (1час)</w:t>
      </w:r>
    </w:p>
    <w:p w:rsidR="00A32056" w:rsidRPr="00890D7C" w:rsidRDefault="00A32056">
      <w:pPr>
        <w:pStyle w:val="5"/>
        <w:shd w:val="clear" w:color="auto" w:fill="auto"/>
        <w:tabs>
          <w:tab w:val="left" w:pos="3352"/>
        </w:tabs>
        <w:ind w:left="40"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Беседа по теме. Загадки по теме.Оздоровительная минутка. </w:t>
      </w: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 xml:space="preserve">Игры «Знаю - не знаю». </w:t>
      </w:r>
    </w:p>
    <w:p w:rsidR="00A32056" w:rsidRPr="00890D7C" w:rsidRDefault="00A32056">
      <w:pPr>
        <w:pStyle w:val="181"/>
        <w:shd w:val="clear" w:color="auto" w:fill="auto"/>
        <w:spacing w:before="0" w:after="0" w:line="317" w:lineRule="exact"/>
        <w:ind w:left="40" w:firstLine="0"/>
        <w:rPr>
          <w:sz w:val="28"/>
          <w:szCs w:val="28"/>
        </w:rPr>
      </w:pPr>
      <w:r w:rsidRPr="00890D7C">
        <w:rPr>
          <w:rStyle w:val="1821"/>
          <w:sz w:val="28"/>
          <w:szCs w:val="28"/>
        </w:rPr>
        <w:t>Тема 13.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32"/>
          <w:sz w:val="28"/>
          <w:szCs w:val="28"/>
        </w:rPr>
        <w:t>Скажи вредным привычкам - нет</w:t>
      </w:r>
      <w:r w:rsidRPr="00890D7C">
        <w:rPr>
          <w:sz w:val="28"/>
          <w:szCs w:val="28"/>
        </w:rPr>
        <w:t>. (1час)</w:t>
      </w:r>
    </w:p>
    <w:p w:rsidR="00A32056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>Рассказ учителя. Оздоровительная минутка. Психологический тренинг.</w:t>
      </w:r>
    </w:p>
    <w:p w:rsidR="00A32056" w:rsidRPr="00890D7C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 xml:space="preserve">Игра «Продолжите предложение». Толкование пословиц. </w:t>
      </w:r>
    </w:p>
    <w:p w:rsidR="00A32056" w:rsidRPr="00890D7C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 w:rsidRPr="00890D7C">
        <w:rPr>
          <w:rStyle w:val="3b"/>
          <w:sz w:val="28"/>
          <w:szCs w:val="28"/>
        </w:rPr>
        <w:t>Тема 14.</w:t>
      </w:r>
      <w:r w:rsidRPr="00890D7C">
        <w:rPr>
          <w:rStyle w:val="4b"/>
          <w:sz w:val="28"/>
          <w:szCs w:val="28"/>
        </w:rPr>
        <w:t xml:space="preserve"> </w:t>
      </w:r>
      <w:r w:rsidRPr="00890D7C">
        <w:rPr>
          <w:rStyle w:val="3c"/>
          <w:sz w:val="28"/>
          <w:szCs w:val="28"/>
        </w:rPr>
        <w:t xml:space="preserve">Игровое, итоговое </w:t>
      </w:r>
      <w:r>
        <w:rPr>
          <w:rStyle w:val="3c"/>
          <w:sz w:val="28"/>
          <w:szCs w:val="28"/>
        </w:rPr>
        <w:t xml:space="preserve">практическое </w:t>
      </w:r>
      <w:r w:rsidRPr="00890D7C">
        <w:rPr>
          <w:rStyle w:val="3c"/>
          <w:sz w:val="28"/>
          <w:szCs w:val="28"/>
        </w:rPr>
        <w:t>занятие. КВН « Наше здоровье»</w:t>
      </w:r>
      <w:r w:rsidRPr="00890D7C">
        <w:rPr>
          <w:rStyle w:val="4b"/>
          <w:sz w:val="28"/>
          <w:szCs w:val="28"/>
        </w:rPr>
        <w:t xml:space="preserve"> (1час) </w:t>
      </w:r>
      <w:r w:rsidRPr="00890D7C">
        <w:rPr>
          <w:sz w:val="28"/>
          <w:szCs w:val="28"/>
        </w:rPr>
        <w:t>Задания по пройденным темам.</w:t>
      </w:r>
    </w:p>
    <w:p w:rsidR="00A32056" w:rsidRPr="00890D7C" w:rsidRDefault="00A32056">
      <w:pPr>
        <w:pStyle w:val="181"/>
        <w:shd w:val="clear" w:color="auto" w:fill="auto"/>
        <w:spacing w:before="0" w:after="0" w:line="317" w:lineRule="exact"/>
        <w:ind w:left="40" w:firstLine="0"/>
        <w:rPr>
          <w:sz w:val="28"/>
          <w:szCs w:val="28"/>
        </w:rPr>
      </w:pPr>
      <w:r w:rsidRPr="00890D7C">
        <w:rPr>
          <w:rStyle w:val="1821"/>
          <w:sz w:val="28"/>
          <w:szCs w:val="28"/>
        </w:rPr>
        <w:t>Тема 15.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32"/>
          <w:sz w:val="28"/>
          <w:szCs w:val="28"/>
        </w:rPr>
        <w:t>Сидеть да лежать, болезни поджидать</w:t>
      </w:r>
      <w:r w:rsidRPr="00890D7C">
        <w:rPr>
          <w:sz w:val="28"/>
          <w:szCs w:val="28"/>
        </w:rPr>
        <w:t>. (1час)</w:t>
      </w:r>
    </w:p>
    <w:p w:rsidR="00A32056" w:rsidRPr="00890D7C" w:rsidRDefault="00A32056" w:rsidP="005E1C5F">
      <w:pPr>
        <w:pStyle w:val="5"/>
        <w:shd w:val="clear" w:color="auto" w:fill="auto"/>
        <w:ind w:lef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Беседа по теме. Анализ ситуации. Оздоровительная минутка. </w:t>
      </w: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Игра «Выбери правильный ответ».</w:t>
      </w:r>
    </w:p>
    <w:p w:rsidR="00A32056" w:rsidRPr="00890D7C" w:rsidRDefault="00A32056">
      <w:pPr>
        <w:pStyle w:val="5"/>
        <w:shd w:val="clear" w:color="auto" w:fill="auto"/>
        <w:ind w:left="4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Творческая работа.</w:t>
      </w:r>
    </w:p>
    <w:p w:rsidR="00A32056" w:rsidRPr="00890D7C" w:rsidRDefault="00A32056">
      <w:pPr>
        <w:pStyle w:val="181"/>
        <w:shd w:val="clear" w:color="auto" w:fill="auto"/>
        <w:spacing w:before="0" w:after="0" w:line="317" w:lineRule="exact"/>
        <w:ind w:left="40" w:firstLine="0"/>
        <w:rPr>
          <w:sz w:val="28"/>
          <w:szCs w:val="28"/>
        </w:rPr>
      </w:pPr>
      <w:r w:rsidRPr="00890D7C">
        <w:rPr>
          <w:rStyle w:val="1821"/>
          <w:sz w:val="28"/>
          <w:szCs w:val="28"/>
        </w:rPr>
        <w:t>Тема 16.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32"/>
          <w:sz w:val="28"/>
          <w:szCs w:val="28"/>
        </w:rPr>
        <w:t>Солнце. воздух и вода помогают нам всегда.</w:t>
      </w:r>
      <w:r w:rsidRPr="00890D7C">
        <w:rPr>
          <w:sz w:val="28"/>
          <w:szCs w:val="28"/>
        </w:rPr>
        <w:t xml:space="preserve"> (1час)</w:t>
      </w:r>
    </w:p>
    <w:p w:rsidR="00A32056" w:rsidRDefault="00A32056" w:rsidP="005E1C5F">
      <w:pPr>
        <w:pStyle w:val="5"/>
        <w:shd w:val="clear" w:color="auto" w:fill="auto"/>
        <w:ind w:left="40" w:firstLine="0"/>
        <w:jc w:val="left"/>
        <w:rPr>
          <w:sz w:val="28"/>
          <w:szCs w:val="28"/>
        </w:rPr>
      </w:pPr>
      <w:r>
        <w:rPr>
          <w:sz w:val="28"/>
          <w:szCs w:val="28"/>
        </w:rPr>
        <w:t>Теория: Рассказ педагога</w:t>
      </w:r>
      <w:r w:rsidRPr="00890D7C">
        <w:rPr>
          <w:sz w:val="28"/>
          <w:szCs w:val="28"/>
        </w:rPr>
        <w:t>. Оздоровительная минутка.</w:t>
      </w:r>
      <w:r w:rsidRPr="005E1C5F">
        <w:rPr>
          <w:sz w:val="28"/>
          <w:szCs w:val="28"/>
        </w:rPr>
        <w:t xml:space="preserve"> </w:t>
      </w:r>
      <w:r w:rsidRPr="00890D7C">
        <w:rPr>
          <w:sz w:val="28"/>
          <w:szCs w:val="28"/>
        </w:rPr>
        <w:t>Психологический тренинг.</w:t>
      </w:r>
      <w:r>
        <w:rPr>
          <w:sz w:val="28"/>
          <w:szCs w:val="28"/>
        </w:rPr>
        <w:t xml:space="preserve"> </w:t>
      </w:r>
      <w:r w:rsidRPr="00890D7C">
        <w:rPr>
          <w:sz w:val="28"/>
          <w:szCs w:val="28"/>
        </w:rPr>
        <w:t xml:space="preserve">Игра «Полезно - вредно».  </w:t>
      </w:r>
    </w:p>
    <w:p w:rsidR="00A32056" w:rsidRPr="00890D7C" w:rsidRDefault="00A32056" w:rsidP="005E1C5F">
      <w:pPr>
        <w:pStyle w:val="5"/>
        <w:shd w:val="clear" w:color="auto" w:fill="auto"/>
        <w:ind w:lef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Игра</w:t>
      </w:r>
      <w:r>
        <w:rPr>
          <w:sz w:val="28"/>
          <w:szCs w:val="28"/>
        </w:rPr>
        <w:t xml:space="preserve"> </w:t>
      </w:r>
      <w:r w:rsidRPr="00890D7C">
        <w:rPr>
          <w:sz w:val="28"/>
          <w:szCs w:val="28"/>
        </w:rPr>
        <w:t xml:space="preserve">«Продолжи предложение». </w:t>
      </w:r>
    </w:p>
    <w:p w:rsidR="00A32056" w:rsidRPr="00890D7C" w:rsidRDefault="00A32056">
      <w:pPr>
        <w:pStyle w:val="181"/>
        <w:shd w:val="clear" w:color="auto" w:fill="auto"/>
        <w:spacing w:before="0" w:after="0" w:line="317" w:lineRule="exact"/>
        <w:ind w:left="40" w:firstLine="0"/>
        <w:rPr>
          <w:sz w:val="28"/>
          <w:szCs w:val="28"/>
        </w:rPr>
      </w:pPr>
      <w:r w:rsidRPr="00890D7C">
        <w:rPr>
          <w:rStyle w:val="1821"/>
          <w:sz w:val="28"/>
          <w:szCs w:val="28"/>
        </w:rPr>
        <w:t>Тема 17.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32"/>
          <w:sz w:val="28"/>
          <w:szCs w:val="28"/>
        </w:rPr>
        <w:t>Сон и здоровье.</w:t>
      </w:r>
      <w:r w:rsidRPr="00890D7C">
        <w:rPr>
          <w:sz w:val="28"/>
          <w:szCs w:val="28"/>
        </w:rPr>
        <w:t xml:space="preserve"> (1час)</w:t>
      </w:r>
    </w:p>
    <w:p w:rsidR="00A32056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Беседа по теме. Коллективное рисование. Это интересно! Оздоровительная минутка. </w:t>
      </w:r>
    </w:p>
    <w:p w:rsidR="00A32056" w:rsidRPr="00890D7C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 xml:space="preserve">Игра «Беседа по кругу». Это полезно помнить! </w:t>
      </w:r>
    </w:p>
    <w:p w:rsidR="00A32056" w:rsidRPr="00890D7C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 w:rsidRPr="00890D7C">
        <w:rPr>
          <w:rStyle w:val="3b"/>
          <w:sz w:val="28"/>
          <w:szCs w:val="28"/>
        </w:rPr>
        <w:t>Тема 18.</w:t>
      </w:r>
      <w:r w:rsidRPr="00890D7C">
        <w:rPr>
          <w:rStyle w:val="4b"/>
          <w:sz w:val="28"/>
          <w:szCs w:val="28"/>
        </w:rPr>
        <w:t xml:space="preserve"> </w:t>
      </w:r>
      <w:r w:rsidRPr="00890D7C">
        <w:rPr>
          <w:rStyle w:val="3c"/>
          <w:sz w:val="28"/>
          <w:szCs w:val="28"/>
        </w:rPr>
        <w:t>Режим дня и здоровье.</w:t>
      </w:r>
      <w:r w:rsidRPr="00890D7C">
        <w:rPr>
          <w:rStyle w:val="4b"/>
          <w:sz w:val="28"/>
          <w:szCs w:val="28"/>
        </w:rPr>
        <w:t xml:space="preserve"> (1час)</w:t>
      </w:r>
    </w:p>
    <w:p w:rsidR="00A32056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>Теория: Рассказ педагога</w:t>
      </w:r>
      <w:r w:rsidRPr="00890D7C">
        <w:rPr>
          <w:sz w:val="28"/>
          <w:szCs w:val="28"/>
        </w:rPr>
        <w:t xml:space="preserve">. Игра «Выбери ответ». Оздоровительная минутка. Это полезно помнить! </w:t>
      </w:r>
    </w:p>
    <w:p w:rsidR="00A32056" w:rsidRPr="00890D7C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Психологический тренинг.</w:t>
      </w:r>
    </w:p>
    <w:p w:rsidR="00A32056" w:rsidRPr="00890D7C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 xml:space="preserve"> </w:t>
      </w:r>
      <w:r w:rsidRPr="00890D7C">
        <w:rPr>
          <w:rStyle w:val="3b"/>
          <w:sz w:val="28"/>
          <w:szCs w:val="28"/>
        </w:rPr>
        <w:t>Тема 19.</w:t>
      </w:r>
      <w:r w:rsidRPr="00890D7C">
        <w:rPr>
          <w:rStyle w:val="4b"/>
          <w:sz w:val="28"/>
          <w:szCs w:val="28"/>
        </w:rPr>
        <w:t xml:space="preserve"> </w:t>
      </w:r>
      <w:r w:rsidRPr="00890D7C">
        <w:rPr>
          <w:rStyle w:val="3c"/>
          <w:sz w:val="28"/>
          <w:szCs w:val="28"/>
        </w:rPr>
        <w:t>Настроение и здоровье</w:t>
      </w:r>
      <w:r w:rsidRPr="00890D7C">
        <w:rPr>
          <w:rStyle w:val="4b"/>
          <w:sz w:val="28"/>
          <w:szCs w:val="28"/>
        </w:rPr>
        <w:t>. (1час)</w:t>
      </w:r>
    </w:p>
    <w:p w:rsidR="00A32056" w:rsidRPr="00890D7C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Беседа по теме. Игра «Список проблем». Оздоровительная минутка. </w:t>
      </w: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 xml:space="preserve">Творческая работа с деревом решений. Психологический тренинг. </w:t>
      </w:r>
    </w:p>
    <w:p w:rsidR="00A32056" w:rsidRPr="00890D7C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 w:rsidRPr="00890D7C">
        <w:rPr>
          <w:rStyle w:val="3b"/>
          <w:sz w:val="28"/>
          <w:szCs w:val="28"/>
        </w:rPr>
        <w:t>Тема 20.</w:t>
      </w:r>
      <w:r w:rsidRPr="00890D7C">
        <w:rPr>
          <w:rStyle w:val="4b"/>
          <w:sz w:val="28"/>
          <w:szCs w:val="28"/>
        </w:rPr>
        <w:t xml:space="preserve"> </w:t>
      </w:r>
      <w:r w:rsidRPr="00890D7C">
        <w:rPr>
          <w:rStyle w:val="3c"/>
          <w:sz w:val="28"/>
          <w:szCs w:val="28"/>
        </w:rPr>
        <w:t>Поведение в школе. Предупреждение детского травматизма</w:t>
      </w:r>
      <w:r w:rsidRPr="00890D7C">
        <w:rPr>
          <w:rStyle w:val="4b"/>
          <w:sz w:val="28"/>
          <w:szCs w:val="28"/>
        </w:rPr>
        <w:t>. (1час)</w:t>
      </w:r>
    </w:p>
    <w:p w:rsidR="00A32056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Рассказ учителя. Анализ ситуации. Оздоровительная минутка. Правила безопасности. </w:t>
      </w:r>
    </w:p>
    <w:p w:rsidR="00A32056" w:rsidRPr="00890D7C" w:rsidRDefault="00A32056">
      <w:pPr>
        <w:pStyle w:val="5"/>
        <w:shd w:val="clear" w:color="auto" w:fill="auto"/>
        <w:ind w:left="40" w:right="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Творческая работа. Игра «Можно - нельзя».</w:t>
      </w:r>
    </w:p>
    <w:p w:rsidR="00A32056" w:rsidRPr="00890D7C" w:rsidRDefault="00A32056">
      <w:pPr>
        <w:pStyle w:val="181"/>
        <w:shd w:val="clear" w:color="auto" w:fill="auto"/>
        <w:spacing w:before="0" w:after="0" w:line="317" w:lineRule="exact"/>
        <w:ind w:left="40" w:firstLine="0"/>
        <w:rPr>
          <w:sz w:val="28"/>
          <w:szCs w:val="28"/>
        </w:rPr>
      </w:pPr>
      <w:r w:rsidRPr="00890D7C">
        <w:rPr>
          <w:rStyle w:val="1821"/>
          <w:sz w:val="28"/>
          <w:szCs w:val="28"/>
        </w:rPr>
        <w:t>Тема 21.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32"/>
          <w:sz w:val="28"/>
          <w:szCs w:val="28"/>
        </w:rPr>
        <w:t>Как вести себя в гостях</w:t>
      </w:r>
      <w:r w:rsidRPr="00890D7C">
        <w:rPr>
          <w:sz w:val="28"/>
          <w:szCs w:val="28"/>
        </w:rPr>
        <w:t>. (1час)</w:t>
      </w:r>
    </w:p>
    <w:p w:rsidR="00A32056" w:rsidRDefault="00A32056">
      <w:pPr>
        <w:pStyle w:val="5"/>
        <w:shd w:val="clear" w:color="auto" w:fill="auto"/>
        <w:ind w:left="20" w:right="6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Беседа по теме. Анализ ситуаций в стихотворении «Мальчик нарядный в гости идет» и стихотворении Э. Мошковской «Я ушел в свою обиду». </w:t>
      </w:r>
    </w:p>
    <w:p w:rsidR="00A32056" w:rsidRPr="00890D7C" w:rsidRDefault="00A32056">
      <w:pPr>
        <w:pStyle w:val="5"/>
        <w:shd w:val="clear" w:color="auto" w:fill="auto"/>
        <w:ind w:left="20" w:right="6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 xml:space="preserve">Творческая работа. </w:t>
      </w:r>
    </w:p>
    <w:p w:rsidR="00A32056" w:rsidRPr="00890D7C" w:rsidRDefault="00A32056">
      <w:pPr>
        <w:pStyle w:val="5"/>
        <w:shd w:val="clear" w:color="auto" w:fill="auto"/>
        <w:ind w:left="20" w:right="60" w:firstLine="0"/>
        <w:jc w:val="left"/>
        <w:rPr>
          <w:sz w:val="28"/>
          <w:szCs w:val="28"/>
        </w:rPr>
      </w:pPr>
      <w:r w:rsidRPr="00890D7C">
        <w:rPr>
          <w:rStyle w:val="2b"/>
          <w:sz w:val="28"/>
          <w:szCs w:val="28"/>
        </w:rPr>
        <w:t>Тема 22.</w:t>
      </w:r>
      <w:r w:rsidRPr="00890D7C">
        <w:rPr>
          <w:rStyle w:val="2c"/>
          <w:sz w:val="28"/>
          <w:szCs w:val="28"/>
        </w:rPr>
        <w:t xml:space="preserve"> </w:t>
      </w:r>
      <w:r w:rsidRPr="00890D7C">
        <w:rPr>
          <w:rStyle w:val="1b"/>
          <w:sz w:val="28"/>
          <w:szCs w:val="28"/>
        </w:rPr>
        <w:t>Безопасность дома.</w:t>
      </w:r>
      <w:r w:rsidRPr="00890D7C">
        <w:rPr>
          <w:rStyle w:val="2c"/>
          <w:sz w:val="28"/>
          <w:szCs w:val="28"/>
        </w:rPr>
        <w:t xml:space="preserve"> (1час)</w:t>
      </w:r>
    </w:p>
    <w:p w:rsidR="00A32056" w:rsidRDefault="00A32056">
      <w:pPr>
        <w:pStyle w:val="5"/>
        <w:shd w:val="clear" w:color="auto" w:fill="auto"/>
        <w:ind w:left="20" w:right="6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>Беседа по теме. Игра «Противоположности». Оздоровительная минутка. Игра «Хорошо - плохо». Анализ ситуации в стихотворении Э. Успенского «Если был бы я девчонкой...»</w:t>
      </w:r>
    </w:p>
    <w:p w:rsidR="00A32056" w:rsidRPr="00890D7C" w:rsidRDefault="00A32056">
      <w:pPr>
        <w:pStyle w:val="5"/>
        <w:shd w:val="clear" w:color="auto" w:fill="auto"/>
        <w:ind w:left="20" w:right="6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 xml:space="preserve">Творческая работа. </w:t>
      </w:r>
    </w:p>
    <w:p w:rsidR="00A32056" w:rsidRPr="00890D7C" w:rsidRDefault="00A32056">
      <w:pPr>
        <w:pStyle w:val="5"/>
        <w:shd w:val="clear" w:color="auto" w:fill="auto"/>
        <w:ind w:left="20" w:right="60" w:firstLine="0"/>
        <w:jc w:val="left"/>
        <w:rPr>
          <w:sz w:val="28"/>
          <w:szCs w:val="28"/>
        </w:rPr>
      </w:pPr>
      <w:r w:rsidRPr="00890D7C">
        <w:rPr>
          <w:rStyle w:val="2b"/>
          <w:sz w:val="28"/>
          <w:szCs w:val="28"/>
        </w:rPr>
        <w:t>Тема 23.</w:t>
      </w:r>
      <w:r w:rsidRPr="00890D7C">
        <w:rPr>
          <w:rStyle w:val="2c"/>
          <w:sz w:val="28"/>
          <w:szCs w:val="28"/>
        </w:rPr>
        <w:t xml:space="preserve"> </w:t>
      </w:r>
      <w:r w:rsidRPr="00890D7C">
        <w:rPr>
          <w:rStyle w:val="1b"/>
          <w:sz w:val="28"/>
          <w:szCs w:val="28"/>
        </w:rPr>
        <w:t>Здоровое питание.</w:t>
      </w:r>
      <w:r w:rsidRPr="00890D7C">
        <w:rPr>
          <w:rStyle w:val="2c"/>
          <w:sz w:val="28"/>
          <w:szCs w:val="28"/>
        </w:rPr>
        <w:t xml:space="preserve"> (1час)</w:t>
      </w:r>
    </w:p>
    <w:p w:rsidR="00A32056" w:rsidRPr="00890D7C" w:rsidRDefault="00A32056">
      <w:pPr>
        <w:pStyle w:val="5"/>
        <w:shd w:val="clear" w:color="auto" w:fill="auto"/>
        <w:ind w:left="20" w:right="6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Беседа по теме. </w:t>
      </w:r>
      <w:r w:rsidRPr="00890D7C">
        <w:rPr>
          <w:sz w:val="28"/>
          <w:szCs w:val="28"/>
        </w:rPr>
        <w:t xml:space="preserve">Защита рисунков. Оздоровительная минутка. </w:t>
      </w: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Игра «Продолжи предложение».</w:t>
      </w:r>
    </w:p>
    <w:p w:rsidR="00A32056" w:rsidRDefault="00A32056">
      <w:pPr>
        <w:pStyle w:val="181"/>
        <w:shd w:val="clear" w:color="auto" w:fill="auto"/>
        <w:spacing w:before="0" w:after="0" w:line="317" w:lineRule="exact"/>
        <w:ind w:left="20" w:right="60" w:firstLine="0"/>
        <w:rPr>
          <w:sz w:val="28"/>
          <w:szCs w:val="28"/>
        </w:rPr>
      </w:pPr>
      <w:r w:rsidRPr="00890D7C">
        <w:rPr>
          <w:rStyle w:val="1814"/>
          <w:sz w:val="28"/>
          <w:szCs w:val="28"/>
        </w:rPr>
        <w:t>Тема 24.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22"/>
          <w:sz w:val="28"/>
          <w:szCs w:val="28"/>
        </w:rPr>
        <w:t>Витаминная тарелка на каждый день.</w:t>
      </w:r>
      <w:r w:rsidRPr="00890D7C">
        <w:rPr>
          <w:sz w:val="28"/>
          <w:szCs w:val="28"/>
        </w:rPr>
        <w:t xml:space="preserve"> (1час)</w:t>
      </w:r>
    </w:p>
    <w:p w:rsidR="00A32056" w:rsidRDefault="00A32056">
      <w:pPr>
        <w:pStyle w:val="181"/>
        <w:shd w:val="clear" w:color="auto" w:fill="auto"/>
        <w:spacing w:before="0" w:after="0" w:line="317" w:lineRule="exact"/>
        <w:ind w:left="20" w:right="60" w:firstLine="0"/>
        <w:rPr>
          <w:rStyle w:val="1815"/>
          <w:sz w:val="28"/>
          <w:szCs w:val="28"/>
        </w:rPr>
      </w:pPr>
      <w:r w:rsidRPr="00890D7C">
        <w:rPr>
          <w:sz w:val="28"/>
          <w:szCs w:val="28"/>
        </w:rPr>
        <w:t xml:space="preserve"> </w:t>
      </w:r>
      <w:r w:rsidRPr="00625538">
        <w:rPr>
          <w:i w:val="0"/>
          <w:sz w:val="28"/>
          <w:szCs w:val="28"/>
        </w:rPr>
        <w:t xml:space="preserve">Теория: Беседа по теме. </w:t>
      </w:r>
      <w:r>
        <w:rPr>
          <w:rStyle w:val="1815"/>
          <w:sz w:val="28"/>
          <w:szCs w:val="28"/>
        </w:rPr>
        <w:t>З</w:t>
      </w:r>
      <w:r w:rsidRPr="00890D7C">
        <w:rPr>
          <w:rStyle w:val="1815"/>
          <w:sz w:val="28"/>
          <w:szCs w:val="28"/>
        </w:rPr>
        <w:t xml:space="preserve">анятие с любимыми героями. </w:t>
      </w:r>
    </w:p>
    <w:p w:rsidR="00A32056" w:rsidRPr="00890D7C" w:rsidRDefault="00A32056">
      <w:pPr>
        <w:pStyle w:val="181"/>
        <w:shd w:val="clear" w:color="auto" w:fill="auto"/>
        <w:spacing w:before="0" w:after="0" w:line="317" w:lineRule="exact"/>
        <w:ind w:left="20" w:right="60" w:firstLine="0"/>
        <w:rPr>
          <w:rStyle w:val="1815"/>
          <w:sz w:val="28"/>
          <w:szCs w:val="28"/>
        </w:rPr>
      </w:pPr>
      <w:r>
        <w:rPr>
          <w:rStyle w:val="1815"/>
          <w:sz w:val="28"/>
          <w:szCs w:val="28"/>
        </w:rPr>
        <w:t xml:space="preserve">Практика: </w:t>
      </w:r>
      <w:r w:rsidRPr="00890D7C">
        <w:rPr>
          <w:rStyle w:val="1815"/>
          <w:sz w:val="28"/>
          <w:szCs w:val="28"/>
        </w:rPr>
        <w:t xml:space="preserve">Разыгрывание ситуаций. </w:t>
      </w:r>
    </w:p>
    <w:p w:rsidR="00A32056" w:rsidRPr="00890D7C" w:rsidRDefault="00A32056">
      <w:pPr>
        <w:pStyle w:val="181"/>
        <w:shd w:val="clear" w:color="auto" w:fill="auto"/>
        <w:spacing w:before="0" w:after="0" w:line="317" w:lineRule="exact"/>
        <w:ind w:left="20" w:right="60" w:firstLine="0"/>
        <w:rPr>
          <w:sz w:val="28"/>
          <w:szCs w:val="28"/>
        </w:rPr>
      </w:pPr>
      <w:r w:rsidRPr="00890D7C">
        <w:rPr>
          <w:rStyle w:val="1814"/>
          <w:sz w:val="28"/>
          <w:szCs w:val="28"/>
        </w:rPr>
        <w:t>Тема 25.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22"/>
          <w:sz w:val="28"/>
          <w:szCs w:val="28"/>
        </w:rPr>
        <w:t xml:space="preserve">Игровое, итоговое </w:t>
      </w:r>
      <w:r>
        <w:rPr>
          <w:rStyle w:val="1822"/>
          <w:sz w:val="28"/>
          <w:szCs w:val="28"/>
        </w:rPr>
        <w:t xml:space="preserve">практическое </w:t>
      </w:r>
      <w:r w:rsidRPr="00890D7C">
        <w:rPr>
          <w:rStyle w:val="1822"/>
          <w:sz w:val="28"/>
          <w:szCs w:val="28"/>
        </w:rPr>
        <w:t>занятие. КВН «Будем делать хорошо и не будем плохо».</w:t>
      </w:r>
      <w:r w:rsidRPr="00890D7C">
        <w:rPr>
          <w:sz w:val="28"/>
          <w:szCs w:val="28"/>
        </w:rPr>
        <w:t xml:space="preserve"> (1час) </w:t>
      </w:r>
      <w:r w:rsidRPr="00890D7C">
        <w:rPr>
          <w:rStyle w:val="1815"/>
          <w:sz w:val="28"/>
          <w:szCs w:val="28"/>
        </w:rPr>
        <w:t>Игры и соревнования.</w:t>
      </w:r>
    </w:p>
    <w:p w:rsidR="00A32056" w:rsidRDefault="00A32056">
      <w:pPr>
        <w:pStyle w:val="181"/>
        <w:shd w:val="clear" w:color="auto" w:fill="auto"/>
        <w:spacing w:before="0" w:after="0" w:line="317" w:lineRule="exact"/>
        <w:ind w:left="20" w:right="60" w:firstLine="0"/>
        <w:rPr>
          <w:rStyle w:val="1815"/>
          <w:sz w:val="28"/>
          <w:szCs w:val="28"/>
        </w:rPr>
      </w:pPr>
      <w:r w:rsidRPr="00890D7C">
        <w:rPr>
          <w:rStyle w:val="1814"/>
          <w:sz w:val="28"/>
          <w:szCs w:val="28"/>
        </w:rPr>
        <w:t>Тема 26.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22"/>
          <w:sz w:val="28"/>
          <w:szCs w:val="28"/>
        </w:rPr>
        <w:t>Осторожно медикаменты! Первая помощь при отравлении</w:t>
      </w:r>
      <w:r w:rsidRPr="00890D7C">
        <w:rPr>
          <w:sz w:val="28"/>
          <w:szCs w:val="28"/>
        </w:rPr>
        <w:t xml:space="preserve">. (1 час) </w:t>
      </w:r>
      <w:r w:rsidRPr="00625538">
        <w:rPr>
          <w:i w:val="0"/>
          <w:sz w:val="28"/>
          <w:szCs w:val="28"/>
        </w:rPr>
        <w:t>Теория:</w:t>
      </w:r>
      <w:r>
        <w:rPr>
          <w:rStyle w:val="1815"/>
          <w:sz w:val="28"/>
          <w:szCs w:val="28"/>
        </w:rPr>
        <w:t xml:space="preserve"> Рассказ педагога</w:t>
      </w:r>
      <w:r w:rsidRPr="00890D7C">
        <w:rPr>
          <w:rStyle w:val="1815"/>
          <w:sz w:val="28"/>
          <w:szCs w:val="28"/>
        </w:rPr>
        <w:t>. Это интересно!</w:t>
      </w:r>
    </w:p>
    <w:p w:rsidR="00A32056" w:rsidRPr="00890D7C" w:rsidRDefault="00A32056">
      <w:pPr>
        <w:pStyle w:val="181"/>
        <w:shd w:val="clear" w:color="auto" w:fill="auto"/>
        <w:spacing w:before="0" w:after="0" w:line="317" w:lineRule="exact"/>
        <w:ind w:left="20" w:right="60" w:firstLine="0"/>
        <w:rPr>
          <w:sz w:val="28"/>
          <w:szCs w:val="28"/>
        </w:rPr>
      </w:pPr>
      <w:r w:rsidRPr="00890D7C">
        <w:rPr>
          <w:rStyle w:val="1815"/>
          <w:sz w:val="28"/>
          <w:szCs w:val="28"/>
        </w:rPr>
        <w:t xml:space="preserve"> </w:t>
      </w:r>
      <w:r>
        <w:rPr>
          <w:rStyle w:val="1815"/>
          <w:sz w:val="28"/>
          <w:szCs w:val="28"/>
        </w:rPr>
        <w:t>Практика: «Отгадай загадку, нарисуй отгадку».</w:t>
      </w:r>
    </w:p>
    <w:p w:rsidR="00A32056" w:rsidRPr="00890D7C" w:rsidRDefault="00A32056">
      <w:pPr>
        <w:pStyle w:val="181"/>
        <w:shd w:val="clear" w:color="auto" w:fill="auto"/>
        <w:spacing w:before="0" w:after="0" w:line="317" w:lineRule="exact"/>
        <w:ind w:left="20" w:firstLine="0"/>
        <w:rPr>
          <w:sz w:val="28"/>
          <w:szCs w:val="28"/>
        </w:rPr>
      </w:pPr>
      <w:r w:rsidRPr="00890D7C">
        <w:rPr>
          <w:rStyle w:val="1814"/>
          <w:sz w:val="28"/>
          <w:szCs w:val="28"/>
        </w:rPr>
        <w:t>Тема 27.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22"/>
          <w:sz w:val="28"/>
          <w:szCs w:val="28"/>
        </w:rPr>
        <w:t>Лекарственные травы и ягоды.</w:t>
      </w:r>
      <w:r w:rsidRPr="00890D7C">
        <w:rPr>
          <w:sz w:val="28"/>
          <w:szCs w:val="28"/>
        </w:rPr>
        <w:t xml:space="preserve"> (1час)</w:t>
      </w:r>
    </w:p>
    <w:p w:rsidR="00A32056" w:rsidRDefault="00A32056">
      <w:pPr>
        <w:pStyle w:val="5"/>
        <w:shd w:val="clear" w:color="auto" w:fill="auto"/>
        <w:ind w:left="20" w:right="60" w:firstLine="0"/>
        <w:jc w:val="left"/>
        <w:rPr>
          <w:sz w:val="28"/>
          <w:szCs w:val="28"/>
        </w:rPr>
      </w:pPr>
      <w:r>
        <w:rPr>
          <w:sz w:val="28"/>
          <w:szCs w:val="28"/>
        </w:rPr>
        <w:t>Теория: Беседа по теме. Игра</w:t>
      </w:r>
      <w:r w:rsidRPr="00890D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890D7C">
        <w:rPr>
          <w:sz w:val="28"/>
          <w:szCs w:val="28"/>
        </w:rPr>
        <w:t>«Пословицы запутались». Это интере</w:t>
      </w:r>
      <w:r>
        <w:rPr>
          <w:sz w:val="28"/>
          <w:szCs w:val="28"/>
        </w:rPr>
        <w:t xml:space="preserve">сно! Оздоровительная минутка. </w:t>
      </w:r>
    </w:p>
    <w:p w:rsidR="00A32056" w:rsidRPr="00890D7C" w:rsidRDefault="00A32056">
      <w:pPr>
        <w:pStyle w:val="5"/>
        <w:shd w:val="clear" w:color="auto" w:fill="auto"/>
        <w:ind w:left="20" w:right="60" w:firstLine="0"/>
        <w:jc w:val="left"/>
        <w:rPr>
          <w:sz w:val="28"/>
          <w:szCs w:val="28"/>
        </w:rPr>
      </w:pPr>
      <w:r>
        <w:rPr>
          <w:sz w:val="28"/>
          <w:szCs w:val="28"/>
        </w:rPr>
        <w:t>Практика: Игр</w:t>
      </w:r>
      <w:r w:rsidRPr="00890D7C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- </w:t>
      </w:r>
      <w:r w:rsidRPr="00890D7C">
        <w:rPr>
          <w:sz w:val="28"/>
          <w:szCs w:val="28"/>
        </w:rPr>
        <w:t>«Можно - нельзя».</w:t>
      </w:r>
    </w:p>
    <w:p w:rsidR="00A32056" w:rsidRPr="00890D7C" w:rsidRDefault="00A32056">
      <w:pPr>
        <w:pStyle w:val="181"/>
        <w:shd w:val="clear" w:color="auto" w:fill="auto"/>
        <w:spacing w:before="0" w:after="0" w:line="317" w:lineRule="exact"/>
        <w:ind w:left="20" w:right="60" w:firstLine="0"/>
        <w:rPr>
          <w:sz w:val="28"/>
          <w:szCs w:val="28"/>
        </w:rPr>
      </w:pPr>
      <w:r w:rsidRPr="00890D7C">
        <w:rPr>
          <w:rStyle w:val="1814"/>
          <w:sz w:val="28"/>
          <w:szCs w:val="28"/>
        </w:rPr>
        <w:t>Тема 28.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22"/>
          <w:sz w:val="28"/>
          <w:szCs w:val="28"/>
        </w:rPr>
        <w:t>Правила безопасности на железной дороге и железнодорожном транспорте.</w:t>
      </w:r>
      <w:r w:rsidRPr="00890D7C">
        <w:rPr>
          <w:sz w:val="28"/>
          <w:szCs w:val="28"/>
        </w:rPr>
        <w:t xml:space="preserve"> (1час)</w:t>
      </w:r>
    </w:p>
    <w:p w:rsidR="00A32056" w:rsidRDefault="00A32056">
      <w:pPr>
        <w:pStyle w:val="5"/>
        <w:shd w:val="clear" w:color="auto" w:fill="auto"/>
        <w:ind w:left="20" w:right="6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 xml:space="preserve">Беседа по теме. Анализ ситуации. </w:t>
      </w:r>
    </w:p>
    <w:p w:rsidR="00A32056" w:rsidRPr="00890D7C" w:rsidRDefault="00A32056">
      <w:pPr>
        <w:pStyle w:val="5"/>
        <w:shd w:val="clear" w:color="auto" w:fill="auto"/>
        <w:ind w:left="20" w:right="6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 xml:space="preserve">Игра «Три движения». </w:t>
      </w:r>
    </w:p>
    <w:p w:rsidR="00A32056" w:rsidRPr="00890D7C" w:rsidRDefault="00A32056">
      <w:pPr>
        <w:pStyle w:val="5"/>
        <w:shd w:val="clear" w:color="auto" w:fill="auto"/>
        <w:ind w:left="20" w:right="60" w:firstLine="0"/>
        <w:jc w:val="left"/>
        <w:rPr>
          <w:sz w:val="28"/>
          <w:szCs w:val="28"/>
        </w:rPr>
      </w:pPr>
      <w:r w:rsidRPr="00890D7C">
        <w:rPr>
          <w:rStyle w:val="2b"/>
          <w:sz w:val="28"/>
          <w:szCs w:val="28"/>
        </w:rPr>
        <w:t>Тема 29.</w:t>
      </w:r>
      <w:r w:rsidRPr="00890D7C">
        <w:rPr>
          <w:rStyle w:val="2c"/>
          <w:sz w:val="28"/>
          <w:szCs w:val="28"/>
        </w:rPr>
        <w:t xml:space="preserve"> </w:t>
      </w:r>
      <w:r w:rsidRPr="00890D7C">
        <w:rPr>
          <w:rStyle w:val="1b"/>
          <w:sz w:val="28"/>
          <w:szCs w:val="28"/>
        </w:rPr>
        <w:t>Опасности на дороге.</w:t>
      </w:r>
      <w:r w:rsidRPr="00890D7C">
        <w:rPr>
          <w:rStyle w:val="2c"/>
          <w:sz w:val="28"/>
          <w:szCs w:val="28"/>
        </w:rPr>
        <w:t xml:space="preserve"> (1час)</w:t>
      </w:r>
    </w:p>
    <w:p w:rsidR="00A32056" w:rsidRDefault="00A32056">
      <w:pPr>
        <w:pStyle w:val="181"/>
        <w:shd w:val="clear" w:color="auto" w:fill="auto"/>
        <w:spacing w:before="0" w:after="0" w:line="317" w:lineRule="exact"/>
        <w:ind w:left="20" w:right="60" w:firstLine="0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Теория: </w:t>
      </w:r>
      <w:r w:rsidRPr="00625538">
        <w:rPr>
          <w:i w:val="0"/>
          <w:sz w:val="28"/>
          <w:szCs w:val="28"/>
        </w:rPr>
        <w:t xml:space="preserve">Рассказ учителя. Анализ ситуации. Заучивание слов. </w:t>
      </w:r>
    </w:p>
    <w:p w:rsidR="00A32056" w:rsidRPr="00625538" w:rsidRDefault="00A32056">
      <w:pPr>
        <w:pStyle w:val="181"/>
        <w:shd w:val="clear" w:color="auto" w:fill="auto"/>
        <w:spacing w:before="0" w:after="0" w:line="317" w:lineRule="exact"/>
        <w:ind w:left="20" w:right="60" w:firstLine="0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Практика: </w:t>
      </w:r>
      <w:r w:rsidRPr="00625538">
        <w:rPr>
          <w:i w:val="0"/>
          <w:sz w:val="28"/>
          <w:szCs w:val="28"/>
        </w:rPr>
        <w:t>Игра «Правильно — не правильно».</w:t>
      </w:r>
    </w:p>
    <w:p w:rsidR="00A32056" w:rsidRPr="00890D7C" w:rsidRDefault="00A32056">
      <w:pPr>
        <w:pStyle w:val="181"/>
        <w:shd w:val="clear" w:color="auto" w:fill="auto"/>
        <w:spacing w:before="0" w:after="0" w:line="317" w:lineRule="exact"/>
        <w:ind w:left="20" w:firstLine="0"/>
        <w:rPr>
          <w:sz w:val="28"/>
          <w:szCs w:val="28"/>
        </w:rPr>
      </w:pPr>
      <w:r w:rsidRPr="00890D7C">
        <w:rPr>
          <w:rStyle w:val="1814"/>
          <w:sz w:val="28"/>
          <w:szCs w:val="28"/>
        </w:rPr>
        <w:t>Тема 30.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22"/>
          <w:sz w:val="28"/>
          <w:szCs w:val="28"/>
        </w:rPr>
        <w:t>Безопасность при пожаре.</w:t>
      </w:r>
      <w:r w:rsidRPr="00890D7C">
        <w:rPr>
          <w:sz w:val="28"/>
          <w:szCs w:val="28"/>
        </w:rPr>
        <w:t xml:space="preserve"> (1час)</w:t>
      </w:r>
    </w:p>
    <w:p w:rsidR="00A32056" w:rsidRPr="00890D7C" w:rsidRDefault="00A32056" w:rsidP="00625538">
      <w:pPr>
        <w:pStyle w:val="5"/>
        <w:shd w:val="clear" w:color="auto" w:fill="auto"/>
        <w:ind w:left="2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Беседа по теме. </w:t>
      </w:r>
      <w:r w:rsidRPr="00890D7C">
        <w:rPr>
          <w:sz w:val="28"/>
          <w:szCs w:val="28"/>
        </w:rPr>
        <w:t>Работа со стихотворениями.</w:t>
      </w:r>
    </w:p>
    <w:p w:rsidR="00A32056" w:rsidRPr="00890D7C" w:rsidRDefault="00A32056">
      <w:pPr>
        <w:pStyle w:val="5"/>
        <w:shd w:val="clear" w:color="auto" w:fill="auto"/>
        <w:ind w:left="2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Работа с пословицами и поговорками. Оздоровительная</w:t>
      </w:r>
    </w:p>
    <w:p w:rsidR="00A32056" w:rsidRDefault="00A32056">
      <w:pPr>
        <w:pStyle w:val="5"/>
        <w:shd w:val="clear" w:color="auto" w:fill="auto"/>
        <w:ind w:left="2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 xml:space="preserve">минутка. </w:t>
      </w:r>
    </w:p>
    <w:p w:rsidR="00A32056" w:rsidRPr="00890D7C" w:rsidRDefault="00A32056">
      <w:pPr>
        <w:pStyle w:val="5"/>
        <w:shd w:val="clear" w:color="auto" w:fill="auto"/>
        <w:ind w:left="2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 xml:space="preserve">Игра </w:t>
      </w:r>
      <w:r>
        <w:rPr>
          <w:sz w:val="28"/>
          <w:szCs w:val="28"/>
        </w:rPr>
        <w:t xml:space="preserve">- </w:t>
      </w:r>
      <w:r w:rsidRPr="00890D7C">
        <w:rPr>
          <w:sz w:val="28"/>
          <w:szCs w:val="28"/>
        </w:rPr>
        <w:t>«Угадай».</w:t>
      </w:r>
    </w:p>
    <w:p w:rsidR="00A32056" w:rsidRPr="00890D7C" w:rsidRDefault="00A32056">
      <w:pPr>
        <w:pStyle w:val="181"/>
        <w:shd w:val="clear" w:color="auto" w:fill="auto"/>
        <w:spacing w:before="0" w:after="0" w:line="317" w:lineRule="exact"/>
        <w:ind w:left="20" w:firstLine="0"/>
        <w:rPr>
          <w:sz w:val="28"/>
          <w:szCs w:val="28"/>
        </w:rPr>
      </w:pPr>
      <w:r w:rsidRPr="00890D7C">
        <w:rPr>
          <w:rStyle w:val="1814"/>
          <w:sz w:val="28"/>
          <w:szCs w:val="28"/>
        </w:rPr>
        <w:t>Тема 31.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22"/>
          <w:sz w:val="28"/>
          <w:szCs w:val="28"/>
        </w:rPr>
        <w:t>Правила поведения на водоёмах</w:t>
      </w:r>
      <w:r w:rsidRPr="00890D7C">
        <w:rPr>
          <w:sz w:val="28"/>
          <w:szCs w:val="28"/>
        </w:rPr>
        <w:t>. (1 час)</w:t>
      </w:r>
    </w:p>
    <w:p w:rsidR="00A32056" w:rsidRDefault="00A32056">
      <w:pPr>
        <w:pStyle w:val="5"/>
        <w:shd w:val="clear" w:color="auto" w:fill="auto"/>
        <w:ind w:left="20" w:right="6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Теория: </w:t>
      </w:r>
      <w:r w:rsidRPr="00890D7C">
        <w:rPr>
          <w:sz w:val="28"/>
          <w:szCs w:val="28"/>
        </w:rPr>
        <w:t>Беседа по теме. Работа с пословицами. Это интересно! Чтение и анализ стихотворений.</w:t>
      </w:r>
    </w:p>
    <w:p w:rsidR="00A32056" w:rsidRPr="00890D7C" w:rsidRDefault="00A32056">
      <w:pPr>
        <w:pStyle w:val="5"/>
        <w:shd w:val="clear" w:color="auto" w:fill="auto"/>
        <w:ind w:left="20" w:right="60" w:firstLine="0"/>
        <w:jc w:val="left"/>
        <w:rPr>
          <w:sz w:val="28"/>
          <w:szCs w:val="28"/>
        </w:rPr>
      </w:pPr>
      <w:r w:rsidRPr="006255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Практика: </w:t>
      </w:r>
      <w:r w:rsidRPr="00890D7C">
        <w:rPr>
          <w:sz w:val="28"/>
          <w:szCs w:val="28"/>
        </w:rPr>
        <w:t>Игра «Кто больше знает?»</w:t>
      </w:r>
    </w:p>
    <w:p w:rsidR="00A32056" w:rsidRDefault="00A32056" w:rsidP="00625538">
      <w:pPr>
        <w:pStyle w:val="181"/>
        <w:shd w:val="clear" w:color="auto" w:fill="auto"/>
        <w:spacing w:before="0" w:after="0" w:line="317" w:lineRule="exact"/>
        <w:ind w:left="20" w:right="60" w:firstLine="0"/>
        <w:rPr>
          <w:rStyle w:val="1815"/>
          <w:sz w:val="28"/>
          <w:szCs w:val="28"/>
        </w:rPr>
      </w:pPr>
      <w:r w:rsidRPr="00890D7C">
        <w:rPr>
          <w:rStyle w:val="1814"/>
          <w:sz w:val="28"/>
          <w:szCs w:val="28"/>
        </w:rPr>
        <w:t>Тема 32.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22"/>
          <w:sz w:val="28"/>
          <w:szCs w:val="28"/>
        </w:rPr>
        <w:t>Безопасное поведение при угрозе террористического акта</w:t>
      </w:r>
      <w:r w:rsidRPr="00890D7C">
        <w:rPr>
          <w:sz w:val="28"/>
          <w:szCs w:val="28"/>
        </w:rPr>
        <w:t xml:space="preserve">. (1 час) </w:t>
      </w:r>
      <w:r w:rsidRPr="00625538">
        <w:rPr>
          <w:i w:val="0"/>
          <w:sz w:val="28"/>
          <w:szCs w:val="28"/>
        </w:rPr>
        <w:t>Теория:</w:t>
      </w:r>
      <w:r>
        <w:rPr>
          <w:sz w:val="28"/>
          <w:szCs w:val="28"/>
        </w:rPr>
        <w:t xml:space="preserve"> </w:t>
      </w:r>
      <w:r w:rsidRPr="00890D7C">
        <w:rPr>
          <w:rStyle w:val="1815"/>
          <w:sz w:val="28"/>
          <w:szCs w:val="28"/>
        </w:rPr>
        <w:t xml:space="preserve">Беседа по теме. Важные правила. Анализ ситуации. </w:t>
      </w:r>
    </w:p>
    <w:p w:rsidR="00A32056" w:rsidRDefault="00A32056" w:rsidP="00625538">
      <w:pPr>
        <w:pStyle w:val="181"/>
        <w:shd w:val="clear" w:color="auto" w:fill="auto"/>
        <w:spacing w:before="0" w:after="0" w:line="317" w:lineRule="exact"/>
        <w:ind w:left="20" w:right="60" w:firstLine="0"/>
        <w:rPr>
          <w:rStyle w:val="1815"/>
          <w:sz w:val="28"/>
          <w:szCs w:val="28"/>
        </w:rPr>
      </w:pPr>
      <w:r>
        <w:rPr>
          <w:rStyle w:val="1815"/>
          <w:sz w:val="28"/>
          <w:szCs w:val="28"/>
        </w:rPr>
        <w:t xml:space="preserve">Практика: </w:t>
      </w:r>
      <w:r w:rsidRPr="00890D7C">
        <w:rPr>
          <w:rStyle w:val="1815"/>
          <w:sz w:val="28"/>
          <w:szCs w:val="28"/>
        </w:rPr>
        <w:t xml:space="preserve">Игра «Можно - нельзя». </w:t>
      </w:r>
    </w:p>
    <w:p w:rsidR="00A32056" w:rsidRDefault="00A32056" w:rsidP="00625538">
      <w:pPr>
        <w:pStyle w:val="181"/>
        <w:shd w:val="clear" w:color="auto" w:fill="auto"/>
        <w:spacing w:before="0" w:after="0" w:line="317" w:lineRule="exact"/>
        <w:ind w:left="20" w:right="60" w:firstLine="0"/>
        <w:rPr>
          <w:rStyle w:val="1815"/>
          <w:sz w:val="28"/>
          <w:szCs w:val="28"/>
        </w:rPr>
      </w:pPr>
      <w:r w:rsidRPr="00890D7C">
        <w:rPr>
          <w:rStyle w:val="1814"/>
          <w:sz w:val="28"/>
          <w:szCs w:val="28"/>
        </w:rPr>
        <w:t>Тема 33.</w:t>
      </w:r>
      <w:r w:rsidRPr="00890D7C">
        <w:rPr>
          <w:sz w:val="28"/>
          <w:szCs w:val="28"/>
        </w:rPr>
        <w:t xml:space="preserve"> </w:t>
      </w:r>
      <w:r w:rsidRPr="00890D7C">
        <w:rPr>
          <w:rStyle w:val="1822"/>
          <w:sz w:val="28"/>
          <w:szCs w:val="28"/>
        </w:rPr>
        <w:t xml:space="preserve">Игровое, итоговое </w:t>
      </w:r>
      <w:r>
        <w:rPr>
          <w:rStyle w:val="1822"/>
          <w:sz w:val="28"/>
          <w:szCs w:val="28"/>
        </w:rPr>
        <w:t xml:space="preserve">практическое </w:t>
      </w:r>
      <w:r w:rsidRPr="00890D7C">
        <w:rPr>
          <w:rStyle w:val="1822"/>
          <w:sz w:val="28"/>
          <w:szCs w:val="28"/>
        </w:rPr>
        <w:t>занятие. КВН «Первая помощь</w:t>
      </w:r>
      <w:r w:rsidRPr="00890D7C">
        <w:rPr>
          <w:sz w:val="28"/>
          <w:szCs w:val="28"/>
        </w:rPr>
        <w:t xml:space="preserve">»(1 час) </w:t>
      </w:r>
      <w:r w:rsidRPr="00890D7C">
        <w:rPr>
          <w:rStyle w:val="1815"/>
          <w:sz w:val="28"/>
          <w:szCs w:val="28"/>
        </w:rPr>
        <w:t>Задания по пройденным темам.</w:t>
      </w:r>
    </w:p>
    <w:p w:rsidR="00A32056" w:rsidRPr="00890D7C" w:rsidRDefault="00A32056" w:rsidP="00625538">
      <w:pPr>
        <w:pStyle w:val="181"/>
        <w:shd w:val="clear" w:color="auto" w:fill="auto"/>
        <w:spacing w:before="0" w:after="0" w:line="317" w:lineRule="exact"/>
        <w:ind w:left="20" w:right="60" w:firstLine="0"/>
        <w:rPr>
          <w:sz w:val="28"/>
          <w:szCs w:val="28"/>
        </w:rPr>
      </w:pPr>
    </w:p>
    <w:p w:rsidR="00A32056" w:rsidRPr="00890D7C" w:rsidRDefault="00A32056">
      <w:pPr>
        <w:pStyle w:val="40"/>
        <w:shd w:val="clear" w:color="auto" w:fill="auto"/>
        <w:spacing w:line="270" w:lineRule="exact"/>
        <w:ind w:left="350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Ожидаемые результаты</w:t>
      </w:r>
    </w:p>
    <w:p w:rsidR="00A32056" w:rsidRPr="00890D7C" w:rsidRDefault="00A32056" w:rsidP="00F67EF4">
      <w:pPr>
        <w:pStyle w:val="5"/>
        <w:numPr>
          <w:ilvl w:val="0"/>
          <w:numId w:val="5"/>
        </w:numPr>
        <w:shd w:val="clear" w:color="auto" w:fill="auto"/>
        <w:tabs>
          <w:tab w:val="left" w:pos="386"/>
        </w:tabs>
        <w:spacing w:line="346" w:lineRule="exact"/>
        <w:ind w:left="426" w:hanging="386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У ребенка сформированы представления о культурно-гигиенических навыках,</w:t>
      </w:r>
    </w:p>
    <w:p w:rsidR="00A32056" w:rsidRPr="00890D7C" w:rsidRDefault="00A32056" w:rsidP="00F67EF4">
      <w:pPr>
        <w:pStyle w:val="5"/>
        <w:numPr>
          <w:ilvl w:val="0"/>
          <w:numId w:val="5"/>
        </w:numPr>
        <w:shd w:val="clear" w:color="auto" w:fill="auto"/>
        <w:tabs>
          <w:tab w:val="left" w:pos="386"/>
        </w:tabs>
        <w:spacing w:line="346" w:lineRule="exact"/>
        <w:ind w:left="4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Ребенок бережно относится к своему здоровью.</w:t>
      </w:r>
    </w:p>
    <w:p w:rsidR="00A32056" w:rsidRPr="00890D7C" w:rsidRDefault="00A32056" w:rsidP="00F67EF4">
      <w:pPr>
        <w:pStyle w:val="5"/>
        <w:numPr>
          <w:ilvl w:val="0"/>
          <w:numId w:val="5"/>
        </w:numPr>
        <w:shd w:val="clear" w:color="auto" w:fill="auto"/>
        <w:tabs>
          <w:tab w:val="left" w:pos="386"/>
        </w:tabs>
        <w:spacing w:line="346" w:lineRule="exact"/>
        <w:ind w:left="4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Ребенок имеет представление о межличностных отношениях.</w:t>
      </w:r>
    </w:p>
    <w:p w:rsidR="00A32056" w:rsidRPr="00890D7C" w:rsidRDefault="00A32056" w:rsidP="00F67EF4">
      <w:pPr>
        <w:pStyle w:val="5"/>
        <w:numPr>
          <w:ilvl w:val="0"/>
          <w:numId w:val="5"/>
        </w:numPr>
        <w:shd w:val="clear" w:color="auto" w:fill="auto"/>
        <w:tabs>
          <w:tab w:val="left" w:pos="386"/>
        </w:tabs>
        <w:spacing w:line="346" w:lineRule="exact"/>
        <w:ind w:left="4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Ребенок знает правила поведения в природе.</w:t>
      </w:r>
    </w:p>
    <w:p w:rsidR="00A32056" w:rsidRPr="00890D7C" w:rsidRDefault="00A32056" w:rsidP="00F67EF4">
      <w:pPr>
        <w:pStyle w:val="5"/>
        <w:numPr>
          <w:ilvl w:val="0"/>
          <w:numId w:val="5"/>
        </w:numPr>
        <w:shd w:val="clear" w:color="auto" w:fill="auto"/>
        <w:tabs>
          <w:tab w:val="left" w:pos="386"/>
        </w:tabs>
        <w:spacing w:line="346" w:lineRule="exact"/>
        <w:ind w:left="4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Ребенок знает и классифицирует съедобные и несъедобные грибы.</w:t>
      </w:r>
    </w:p>
    <w:p w:rsidR="00A32056" w:rsidRPr="00890D7C" w:rsidRDefault="00A32056">
      <w:pPr>
        <w:pStyle w:val="5"/>
        <w:numPr>
          <w:ilvl w:val="0"/>
          <w:numId w:val="5"/>
        </w:numPr>
        <w:shd w:val="clear" w:color="auto" w:fill="auto"/>
        <w:tabs>
          <w:tab w:val="left" w:pos="386"/>
        </w:tabs>
        <w:spacing w:line="346" w:lineRule="exact"/>
        <w:ind w:left="4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Ребенок знает правила безопасного поведения дома.</w:t>
      </w:r>
    </w:p>
    <w:p w:rsidR="00A32056" w:rsidRPr="00890D7C" w:rsidRDefault="00A32056">
      <w:pPr>
        <w:pStyle w:val="5"/>
        <w:numPr>
          <w:ilvl w:val="0"/>
          <w:numId w:val="5"/>
        </w:numPr>
        <w:shd w:val="clear" w:color="auto" w:fill="auto"/>
        <w:tabs>
          <w:tab w:val="left" w:pos="376"/>
        </w:tabs>
        <w:spacing w:line="346" w:lineRule="exact"/>
        <w:ind w:left="4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Ребенок знает и соблюдет правила поведения на улице.</w:t>
      </w:r>
    </w:p>
    <w:p w:rsidR="00A32056" w:rsidRPr="00890D7C" w:rsidRDefault="00A32056">
      <w:pPr>
        <w:pStyle w:val="5"/>
        <w:numPr>
          <w:ilvl w:val="0"/>
          <w:numId w:val="5"/>
        </w:numPr>
        <w:shd w:val="clear" w:color="auto" w:fill="auto"/>
        <w:tabs>
          <w:tab w:val="left" w:pos="386"/>
        </w:tabs>
        <w:spacing w:line="346" w:lineRule="exact"/>
        <w:ind w:left="4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Ребенок знает название и обозначение дорожных знаков.</w:t>
      </w:r>
    </w:p>
    <w:p w:rsidR="00A32056" w:rsidRDefault="00A32056">
      <w:pPr>
        <w:pStyle w:val="5"/>
        <w:numPr>
          <w:ilvl w:val="0"/>
          <w:numId w:val="5"/>
        </w:numPr>
        <w:shd w:val="clear" w:color="auto" w:fill="auto"/>
        <w:tabs>
          <w:tab w:val="left" w:pos="381"/>
        </w:tabs>
        <w:spacing w:after="296" w:line="322" w:lineRule="exact"/>
        <w:ind w:left="360" w:right="640" w:hanging="32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Ребенок должен знать свой домашний адрес или уметь обозначить ориентиры, которые помогут найти его место жительства.</w:t>
      </w:r>
    </w:p>
    <w:p w:rsidR="00A32056" w:rsidRPr="00890D7C" w:rsidRDefault="00A32056" w:rsidP="002800AC">
      <w:pPr>
        <w:pStyle w:val="5"/>
        <w:shd w:val="clear" w:color="auto" w:fill="auto"/>
        <w:tabs>
          <w:tab w:val="left" w:pos="381"/>
        </w:tabs>
        <w:spacing w:after="296" w:line="322" w:lineRule="exact"/>
        <w:ind w:left="360" w:right="640" w:firstLine="0"/>
        <w:jc w:val="left"/>
        <w:rPr>
          <w:sz w:val="28"/>
          <w:szCs w:val="28"/>
        </w:rPr>
      </w:pPr>
    </w:p>
    <w:p w:rsidR="00A32056" w:rsidRDefault="00A32056">
      <w:pPr>
        <w:pStyle w:val="32"/>
        <w:shd w:val="clear" w:color="auto" w:fill="auto"/>
        <w:spacing w:line="326" w:lineRule="exact"/>
        <w:ind w:left="152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Печатные пособия</w:t>
      </w:r>
    </w:p>
    <w:p w:rsidR="00A32056" w:rsidRPr="00890D7C" w:rsidRDefault="00A32056">
      <w:pPr>
        <w:pStyle w:val="32"/>
        <w:shd w:val="clear" w:color="auto" w:fill="auto"/>
        <w:spacing w:line="326" w:lineRule="exact"/>
        <w:ind w:left="1520" w:firstLine="0"/>
        <w:jc w:val="left"/>
        <w:rPr>
          <w:sz w:val="28"/>
          <w:szCs w:val="28"/>
        </w:rPr>
      </w:pPr>
    </w:p>
    <w:p w:rsidR="00A32056" w:rsidRPr="00890D7C" w:rsidRDefault="00A32056">
      <w:pPr>
        <w:pStyle w:val="5"/>
        <w:numPr>
          <w:ilvl w:val="0"/>
          <w:numId w:val="5"/>
        </w:numPr>
        <w:shd w:val="clear" w:color="auto" w:fill="auto"/>
        <w:tabs>
          <w:tab w:val="left" w:pos="386"/>
        </w:tabs>
        <w:spacing w:line="326" w:lineRule="exact"/>
        <w:ind w:left="4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Таблицы в соответствии с программой обучения.</w:t>
      </w:r>
    </w:p>
    <w:p w:rsidR="00A32056" w:rsidRPr="00890D7C" w:rsidRDefault="00A32056">
      <w:pPr>
        <w:pStyle w:val="5"/>
        <w:numPr>
          <w:ilvl w:val="0"/>
          <w:numId w:val="5"/>
        </w:numPr>
        <w:shd w:val="clear" w:color="auto" w:fill="auto"/>
        <w:tabs>
          <w:tab w:val="left" w:pos="386"/>
        </w:tabs>
        <w:spacing w:line="326" w:lineRule="exact"/>
        <w:ind w:left="4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Плакаты по темам.</w:t>
      </w:r>
    </w:p>
    <w:p w:rsidR="00A32056" w:rsidRPr="002800AC" w:rsidRDefault="00A32056">
      <w:pPr>
        <w:pStyle w:val="32"/>
        <w:numPr>
          <w:ilvl w:val="0"/>
          <w:numId w:val="5"/>
        </w:numPr>
        <w:shd w:val="clear" w:color="auto" w:fill="auto"/>
        <w:tabs>
          <w:tab w:val="left" w:pos="386"/>
        </w:tabs>
        <w:spacing w:line="326" w:lineRule="exact"/>
        <w:ind w:left="360" w:right="640"/>
        <w:jc w:val="left"/>
        <w:rPr>
          <w:rStyle w:val="3d"/>
          <w:b/>
          <w:bCs/>
          <w:i/>
          <w:iCs/>
          <w:sz w:val="28"/>
          <w:szCs w:val="28"/>
        </w:rPr>
      </w:pPr>
      <w:r w:rsidRPr="00890D7C">
        <w:rPr>
          <w:rStyle w:val="313pt"/>
          <w:sz w:val="28"/>
          <w:szCs w:val="28"/>
        </w:rPr>
        <w:t>Иллюстративные материалы</w:t>
      </w:r>
      <w:r w:rsidRPr="00890D7C">
        <w:rPr>
          <w:rStyle w:val="3d"/>
          <w:sz w:val="28"/>
          <w:szCs w:val="28"/>
        </w:rPr>
        <w:t xml:space="preserve"> (альбомы, комплекты открыток</w:t>
      </w:r>
      <w:r w:rsidRPr="00890D7C">
        <w:rPr>
          <w:rStyle w:val="313pt"/>
          <w:sz w:val="28"/>
          <w:szCs w:val="28"/>
        </w:rPr>
        <w:t xml:space="preserve"> и</w:t>
      </w:r>
      <w:r w:rsidRPr="00890D7C">
        <w:rPr>
          <w:rStyle w:val="3d"/>
          <w:sz w:val="28"/>
          <w:szCs w:val="28"/>
        </w:rPr>
        <w:t xml:space="preserve"> др.)</w:t>
      </w:r>
    </w:p>
    <w:p w:rsidR="00A32056" w:rsidRPr="00890D7C" w:rsidRDefault="00A32056" w:rsidP="002800AC">
      <w:pPr>
        <w:pStyle w:val="32"/>
        <w:shd w:val="clear" w:color="auto" w:fill="auto"/>
        <w:tabs>
          <w:tab w:val="left" w:pos="386"/>
        </w:tabs>
        <w:spacing w:line="326" w:lineRule="exact"/>
        <w:ind w:left="360" w:right="640" w:firstLine="0"/>
        <w:jc w:val="left"/>
        <w:rPr>
          <w:rStyle w:val="3d"/>
          <w:b/>
          <w:bCs/>
          <w:i/>
          <w:iCs/>
          <w:sz w:val="28"/>
          <w:szCs w:val="28"/>
        </w:rPr>
      </w:pPr>
    </w:p>
    <w:p w:rsidR="00A32056" w:rsidRPr="00890D7C" w:rsidRDefault="00A32056" w:rsidP="00F67EF4">
      <w:pPr>
        <w:pStyle w:val="32"/>
        <w:shd w:val="clear" w:color="auto" w:fill="auto"/>
        <w:tabs>
          <w:tab w:val="left" w:pos="386"/>
        </w:tabs>
        <w:spacing w:line="326" w:lineRule="exact"/>
        <w:ind w:left="40" w:right="64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Компьютерные и информационно-коммуникативные средства</w:t>
      </w:r>
    </w:p>
    <w:p w:rsidR="00A32056" w:rsidRDefault="00A32056">
      <w:pPr>
        <w:pStyle w:val="5"/>
        <w:shd w:val="clear" w:color="auto" w:fill="auto"/>
        <w:spacing w:line="326" w:lineRule="exact"/>
        <w:ind w:left="40" w:right="26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Мультимедийные (цифровые) инструменты и образовательные ресурсы, соответствующие содержанию обучения, обучающие программы по предмету.</w:t>
      </w:r>
    </w:p>
    <w:p w:rsidR="00A32056" w:rsidRPr="00890D7C" w:rsidRDefault="00A32056">
      <w:pPr>
        <w:pStyle w:val="5"/>
        <w:shd w:val="clear" w:color="auto" w:fill="auto"/>
        <w:spacing w:line="326" w:lineRule="exact"/>
        <w:ind w:left="40" w:right="260" w:firstLine="0"/>
        <w:jc w:val="left"/>
        <w:rPr>
          <w:sz w:val="28"/>
          <w:szCs w:val="28"/>
        </w:rPr>
      </w:pPr>
    </w:p>
    <w:p w:rsidR="00A32056" w:rsidRPr="00890D7C" w:rsidRDefault="00A32056" w:rsidP="00F67EF4">
      <w:pPr>
        <w:pStyle w:val="32"/>
        <w:shd w:val="clear" w:color="auto" w:fill="auto"/>
        <w:spacing w:after="105" w:line="326" w:lineRule="exact"/>
        <w:ind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Технические средства обучения</w:t>
      </w:r>
    </w:p>
    <w:p w:rsidR="00A32056" w:rsidRPr="00890D7C" w:rsidRDefault="00A32056">
      <w:pPr>
        <w:pStyle w:val="5"/>
        <w:shd w:val="clear" w:color="auto" w:fill="auto"/>
        <w:spacing w:line="346" w:lineRule="exact"/>
        <w:ind w:left="40" w:right="26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Телевизор. Аудиопроигрыватель.</w:t>
      </w:r>
    </w:p>
    <w:p w:rsidR="00A32056" w:rsidRDefault="00A32056">
      <w:pPr>
        <w:pStyle w:val="5"/>
        <w:shd w:val="clear" w:color="auto" w:fill="auto"/>
        <w:spacing w:line="504" w:lineRule="exact"/>
        <w:ind w:left="4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Мультимедийный проектор.</w:t>
      </w:r>
    </w:p>
    <w:p w:rsidR="00A32056" w:rsidRPr="00890D7C" w:rsidRDefault="00A32056">
      <w:pPr>
        <w:pStyle w:val="5"/>
        <w:shd w:val="clear" w:color="auto" w:fill="auto"/>
        <w:spacing w:line="504" w:lineRule="exact"/>
        <w:ind w:left="40" w:firstLine="0"/>
        <w:jc w:val="left"/>
        <w:rPr>
          <w:sz w:val="28"/>
          <w:szCs w:val="28"/>
        </w:rPr>
      </w:pPr>
    </w:p>
    <w:p w:rsidR="00A32056" w:rsidRPr="00890D7C" w:rsidRDefault="00A32056">
      <w:pPr>
        <w:pStyle w:val="32"/>
        <w:shd w:val="clear" w:color="auto" w:fill="auto"/>
        <w:spacing w:line="504" w:lineRule="exact"/>
        <w:ind w:left="252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Экранно-звуковые пособия</w:t>
      </w:r>
    </w:p>
    <w:p w:rsidR="00A32056" w:rsidRPr="00890D7C" w:rsidRDefault="00A32056">
      <w:pPr>
        <w:pStyle w:val="5"/>
        <w:numPr>
          <w:ilvl w:val="0"/>
          <w:numId w:val="5"/>
        </w:numPr>
        <w:shd w:val="clear" w:color="auto" w:fill="auto"/>
        <w:tabs>
          <w:tab w:val="left" w:pos="386"/>
        </w:tabs>
        <w:spacing w:line="504" w:lineRule="exact"/>
        <w:ind w:left="4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Видеофильмы по предмету.</w:t>
      </w:r>
    </w:p>
    <w:p w:rsidR="00A32056" w:rsidRPr="00890D7C" w:rsidRDefault="00A32056">
      <w:pPr>
        <w:pStyle w:val="5"/>
        <w:numPr>
          <w:ilvl w:val="0"/>
          <w:numId w:val="5"/>
        </w:numPr>
        <w:shd w:val="clear" w:color="auto" w:fill="auto"/>
        <w:tabs>
          <w:tab w:val="left" w:pos="386"/>
        </w:tabs>
        <w:spacing w:line="504" w:lineRule="exact"/>
        <w:ind w:left="4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Аудиозаписи в соответствии с содержанием обучения.</w:t>
      </w:r>
    </w:p>
    <w:p w:rsidR="00A32056" w:rsidRPr="00890D7C" w:rsidRDefault="00A32056">
      <w:pPr>
        <w:pStyle w:val="5"/>
        <w:shd w:val="clear" w:color="auto" w:fill="auto"/>
        <w:spacing w:line="341" w:lineRule="exact"/>
        <w:ind w:left="40" w:right="26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Телевизор. Аудиопроигрыватель.</w:t>
      </w:r>
    </w:p>
    <w:p w:rsidR="00A32056" w:rsidRDefault="00A32056">
      <w:pPr>
        <w:pStyle w:val="5"/>
        <w:shd w:val="clear" w:color="auto" w:fill="auto"/>
        <w:spacing w:line="514" w:lineRule="exact"/>
        <w:ind w:left="4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Мультимедийный проектор.</w:t>
      </w:r>
    </w:p>
    <w:p w:rsidR="00A32056" w:rsidRPr="00890D7C" w:rsidRDefault="00A32056">
      <w:pPr>
        <w:pStyle w:val="5"/>
        <w:shd w:val="clear" w:color="auto" w:fill="auto"/>
        <w:spacing w:line="514" w:lineRule="exact"/>
        <w:ind w:left="40" w:firstLine="0"/>
        <w:jc w:val="left"/>
        <w:rPr>
          <w:sz w:val="28"/>
          <w:szCs w:val="28"/>
        </w:rPr>
      </w:pPr>
    </w:p>
    <w:p w:rsidR="00A32056" w:rsidRPr="00890D7C" w:rsidRDefault="00A32056">
      <w:pPr>
        <w:pStyle w:val="32"/>
        <w:shd w:val="clear" w:color="auto" w:fill="auto"/>
        <w:spacing w:line="514" w:lineRule="exact"/>
        <w:ind w:left="252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Экранно-звуковые пособия</w:t>
      </w:r>
    </w:p>
    <w:p w:rsidR="00A32056" w:rsidRPr="00890D7C" w:rsidRDefault="00A32056">
      <w:pPr>
        <w:pStyle w:val="5"/>
        <w:numPr>
          <w:ilvl w:val="0"/>
          <w:numId w:val="5"/>
        </w:numPr>
        <w:shd w:val="clear" w:color="auto" w:fill="auto"/>
        <w:tabs>
          <w:tab w:val="left" w:pos="386"/>
        </w:tabs>
        <w:spacing w:line="514" w:lineRule="exact"/>
        <w:ind w:left="4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Видеофильмы по предмету.</w:t>
      </w:r>
    </w:p>
    <w:p w:rsidR="00A32056" w:rsidRDefault="00A32056">
      <w:pPr>
        <w:pStyle w:val="5"/>
        <w:numPr>
          <w:ilvl w:val="0"/>
          <w:numId w:val="5"/>
        </w:numPr>
        <w:shd w:val="clear" w:color="auto" w:fill="auto"/>
        <w:tabs>
          <w:tab w:val="left" w:pos="386"/>
        </w:tabs>
        <w:spacing w:line="514" w:lineRule="exact"/>
        <w:ind w:left="40" w:firstLine="0"/>
        <w:jc w:val="left"/>
        <w:rPr>
          <w:sz w:val="28"/>
          <w:szCs w:val="28"/>
        </w:rPr>
      </w:pPr>
      <w:r w:rsidRPr="00890D7C">
        <w:rPr>
          <w:sz w:val="28"/>
          <w:szCs w:val="28"/>
        </w:rPr>
        <w:t>Аудиозаписи в соответствии с содержанием обучения.</w:t>
      </w:r>
    </w:p>
    <w:p w:rsidR="00A32056" w:rsidRDefault="00A32056" w:rsidP="002800AC">
      <w:pPr>
        <w:pStyle w:val="5"/>
        <w:shd w:val="clear" w:color="auto" w:fill="auto"/>
        <w:tabs>
          <w:tab w:val="left" w:pos="386"/>
        </w:tabs>
        <w:spacing w:line="514" w:lineRule="exact"/>
        <w:ind w:firstLine="0"/>
        <w:jc w:val="left"/>
        <w:rPr>
          <w:sz w:val="28"/>
          <w:szCs w:val="28"/>
        </w:rPr>
      </w:pPr>
    </w:p>
    <w:p w:rsidR="00A32056" w:rsidRDefault="00A32056" w:rsidP="002800AC">
      <w:pPr>
        <w:pStyle w:val="5"/>
        <w:shd w:val="clear" w:color="auto" w:fill="auto"/>
        <w:tabs>
          <w:tab w:val="left" w:pos="386"/>
        </w:tabs>
        <w:spacing w:line="514" w:lineRule="exact"/>
        <w:ind w:firstLine="0"/>
        <w:jc w:val="left"/>
        <w:rPr>
          <w:sz w:val="28"/>
          <w:szCs w:val="28"/>
        </w:rPr>
      </w:pPr>
    </w:p>
    <w:p w:rsidR="00A32056" w:rsidRDefault="00A32056" w:rsidP="002800AC">
      <w:pPr>
        <w:pStyle w:val="5"/>
        <w:shd w:val="clear" w:color="auto" w:fill="auto"/>
        <w:tabs>
          <w:tab w:val="left" w:pos="386"/>
        </w:tabs>
        <w:spacing w:line="514" w:lineRule="exact"/>
        <w:ind w:firstLine="0"/>
        <w:jc w:val="left"/>
        <w:rPr>
          <w:sz w:val="28"/>
          <w:szCs w:val="28"/>
        </w:rPr>
      </w:pPr>
    </w:p>
    <w:p w:rsidR="00A32056" w:rsidRDefault="00A32056" w:rsidP="002800AC">
      <w:pPr>
        <w:pStyle w:val="5"/>
        <w:shd w:val="clear" w:color="auto" w:fill="auto"/>
        <w:tabs>
          <w:tab w:val="left" w:pos="386"/>
        </w:tabs>
        <w:spacing w:line="514" w:lineRule="exact"/>
        <w:ind w:firstLine="0"/>
        <w:jc w:val="left"/>
        <w:rPr>
          <w:sz w:val="28"/>
          <w:szCs w:val="28"/>
        </w:rPr>
      </w:pPr>
    </w:p>
    <w:p w:rsidR="00A32056" w:rsidRDefault="00A32056" w:rsidP="002800AC">
      <w:pPr>
        <w:pStyle w:val="5"/>
        <w:shd w:val="clear" w:color="auto" w:fill="auto"/>
        <w:tabs>
          <w:tab w:val="left" w:pos="386"/>
        </w:tabs>
        <w:spacing w:line="514" w:lineRule="exact"/>
        <w:ind w:firstLine="0"/>
        <w:jc w:val="left"/>
        <w:rPr>
          <w:sz w:val="28"/>
          <w:szCs w:val="28"/>
        </w:rPr>
      </w:pPr>
    </w:p>
    <w:p w:rsidR="00A32056" w:rsidRDefault="00A32056" w:rsidP="002800AC">
      <w:pPr>
        <w:pStyle w:val="5"/>
        <w:shd w:val="clear" w:color="auto" w:fill="auto"/>
        <w:tabs>
          <w:tab w:val="left" w:pos="386"/>
        </w:tabs>
        <w:spacing w:line="514" w:lineRule="exact"/>
        <w:ind w:firstLine="0"/>
        <w:jc w:val="left"/>
        <w:rPr>
          <w:sz w:val="28"/>
          <w:szCs w:val="28"/>
        </w:rPr>
      </w:pPr>
    </w:p>
    <w:p w:rsidR="00A32056" w:rsidRDefault="00A32056" w:rsidP="002800AC">
      <w:pPr>
        <w:pStyle w:val="5"/>
        <w:shd w:val="clear" w:color="auto" w:fill="auto"/>
        <w:tabs>
          <w:tab w:val="left" w:pos="386"/>
        </w:tabs>
        <w:spacing w:line="514" w:lineRule="exact"/>
        <w:ind w:firstLine="0"/>
        <w:jc w:val="left"/>
        <w:rPr>
          <w:sz w:val="28"/>
          <w:szCs w:val="28"/>
        </w:rPr>
      </w:pPr>
    </w:p>
    <w:p w:rsidR="00A32056" w:rsidRDefault="00A32056" w:rsidP="002800AC">
      <w:pPr>
        <w:pStyle w:val="5"/>
        <w:shd w:val="clear" w:color="auto" w:fill="auto"/>
        <w:tabs>
          <w:tab w:val="left" w:pos="386"/>
        </w:tabs>
        <w:spacing w:line="514" w:lineRule="exact"/>
        <w:ind w:firstLine="0"/>
        <w:jc w:val="left"/>
        <w:rPr>
          <w:sz w:val="28"/>
          <w:szCs w:val="28"/>
        </w:rPr>
      </w:pPr>
    </w:p>
    <w:p w:rsidR="00A32056" w:rsidRDefault="00A32056" w:rsidP="002800AC">
      <w:pPr>
        <w:pStyle w:val="5"/>
        <w:shd w:val="clear" w:color="auto" w:fill="auto"/>
        <w:tabs>
          <w:tab w:val="left" w:pos="386"/>
        </w:tabs>
        <w:spacing w:line="514" w:lineRule="exact"/>
        <w:ind w:firstLine="0"/>
        <w:jc w:val="left"/>
        <w:rPr>
          <w:sz w:val="28"/>
          <w:szCs w:val="28"/>
        </w:rPr>
      </w:pPr>
    </w:p>
    <w:p w:rsidR="00A32056" w:rsidRDefault="00A32056" w:rsidP="002800AC">
      <w:pPr>
        <w:pStyle w:val="5"/>
        <w:shd w:val="clear" w:color="auto" w:fill="auto"/>
        <w:tabs>
          <w:tab w:val="left" w:pos="386"/>
        </w:tabs>
        <w:spacing w:line="514" w:lineRule="exact"/>
        <w:ind w:firstLine="0"/>
        <w:jc w:val="left"/>
        <w:rPr>
          <w:sz w:val="28"/>
          <w:szCs w:val="28"/>
        </w:rPr>
      </w:pPr>
    </w:p>
    <w:p w:rsidR="00A32056" w:rsidRDefault="00A32056" w:rsidP="002800AC">
      <w:pPr>
        <w:pStyle w:val="5"/>
        <w:shd w:val="clear" w:color="auto" w:fill="auto"/>
        <w:tabs>
          <w:tab w:val="left" w:pos="386"/>
        </w:tabs>
        <w:spacing w:line="514" w:lineRule="exact"/>
        <w:ind w:firstLine="0"/>
        <w:jc w:val="left"/>
        <w:rPr>
          <w:sz w:val="28"/>
          <w:szCs w:val="28"/>
        </w:rPr>
      </w:pPr>
    </w:p>
    <w:p w:rsidR="00A32056" w:rsidRDefault="00A32056" w:rsidP="002800AC">
      <w:pPr>
        <w:pStyle w:val="5"/>
        <w:shd w:val="clear" w:color="auto" w:fill="auto"/>
        <w:tabs>
          <w:tab w:val="left" w:pos="386"/>
        </w:tabs>
        <w:spacing w:line="514" w:lineRule="exact"/>
        <w:ind w:firstLine="0"/>
        <w:jc w:val="left"/>
        <w:rPr>
          <w:sz w:val="28"/>
          <w:szCs w:val="28"/>
        </w:rPr>
      </w:pPr>
    </w:p>
    <w:p w:rsidR="00A32056" w:rsidRDefault="00A32056" w:rsidP="002800AC">
      <w:pPr>
        <w:pStyle w:val="5"/>
        <w:shd w:val="clear" w:color="auto" w:fill="auto"/>
        <w:tabs>
          <w:tab w:val="left" w:pos="386"/>
        </w:tabs>
        <w:spacing w:line="514" w:lineRule="exact"/>
        <w:ind w:firstLine="0"/>
        <w:jc w:val="left"/>
        <w:rPr>
          <w:sz w:val="28"/>
          <w:szCs w:val="28"/>
        </w:rPr>
      </w:pPr>
    </w:p>
    <w:p w:rsidR="00A32056" w:rsidRDefault="00A32056" w:rsidP="002800AC">
      <w:pPr>
        <w:pStyle w:val="5"/>
        <w:shd w:val="clear" w:color="auto" w:fill="auto"/>
        <w:tabs>
          <w:tab w:val="left" w:pos="386"/>
        </w:tabs>
        <w:spacing w:line="514" w:lineRule="exact"/>
        <w:ind w:firstLine="0"/>
        <w:jc w:val="left"/>
        <w:rPr>
          <w:sz w:val="28"/>
          <w:szCs w:val="28"/>
        </w:rPr>
      </w:pPr>
    </w:p>
    <w:p w:rsidR="00A32056" w:rsidRDefault="00A32056" w:rsidP="002800AC">
      <w:pPr>
        <w:pStyle w:val="5"/>
        <w:shd w:val="clear" w:color="auto" w:fill="auto"/>
        <w:tabs>
          <w:tab w:val="left" w:pos="386"/>
        </w:tabs>
        <w:spacing w:line="514" w:lineRule="exact"/>
        <w:ind w:firstLine="0"/>
        <w:jc w:val="left"/>
        <w:rPr>
          <w:sz w:val="28"/>
          <w:szCs w:val="28"/>
        </w:rPr>
      </w:pPr>
    </w:p>
    <w:p w:rsidR="00A32056" w:rsidRDefault="00A32056" w:rsidP="002800AC">
      <w:pPr>
        <w:pStyle w:val="5"/>
        <w:shd w:val="clear" w:color="auto" w:fill="auto"/>
        <w:tabs>
          <w:tab w:val="left" w:pos="386"/>
        </w:tabs>
        <w:spacing w:line="514" w:lineRule="exact"/>
        <w:ind w:firstLine="0"/>
        <w:jc w:val="left"/>
        <w:rPr>
          <w:sz w:val="28"/>
          <w:szCs w:val="28"/>
        </w:rPr>
      </w:pPr>
    </w:p>
    <w:p w:rsidR="00A32056" w:rsidRDefault="00A32056" w:rsidP="002800AC">
      <w:pPr>
        <w:pStyle w:val="5"/>
        <w:shd w:val="clear" w:color="auto" w:fill="auto"/>
        <w:tabs>
          <w:tab w:val="left" w:pos="386"/>
        </w:tabs>
        <w:spacing w:line="514" w:lineRule="exact"/>
        <w:ind w:firstLine="0"/>
        <w:jc w:val="left"/>
        <w:rPr>
          <w:sz w:val="28"/>
          <w:szCs w:val="28"/>
        </w:rPr>
      </w:pPr>
    </w:p>
    <w:p w:rsidR="00A32056" w:rsidRDefault="00A32056" w:rsidP="002800AC">
      <w:pPr>
        <w:pStyle w:val="5"/>
        <w:shd w:val="clear" w:color="auto" w:fill="auto"/>
        <w:tabs>
          <w:tab w:val="left" w:pos="386"/>
        </w:tabs>
        <w:spacing w:line="514" w:lineRule="exact"/>
        <w:ind w:firstLine="0"/>
        <w:jc w:val="left"/>
        <w:rPr>
          <w:sz w:val="28"/>
          <w:szCs w:val="28"/>
        </w:rPr>
      </w:pPr>
    </w:p>
    <w:p w:rsidR="00A32056" w:rsidRDefault="00A32056" w:rsidP="002800AC">
      <w:pPr>
        <w:pStyle w:val="5"/>
        <w:shd w:val="clear" w:color="auto" w:fill="auto"/>
        <w:tabs>
          <w:tab w:val="left" w:pos="386"/>
        </w:tabs>
        <w:spacing w:line="514" w:lineRule="exact"/>
        <w:ind w:firstLine="0"/>
        <w:jc w:val="left"/>
        <w:rPr>
          <w:sz w:val="28"/>
          <w:szCs w:val="28"/>
        </w:rPr>
      </w:pPr>
    </w:p>
    <w:p w:rsidR="00A32056" w:rsidRDefault="00A32056" w:rsidP="002800AC">
      <w:pPr>
        <w:pStyle w:val="5"/>
        <w:shd w:val="clear" w:color="auto" w:fill="auto"/>
        <w:tabs>
          <w:tab w:val="left" w:pos="386"/>
        </w:tabs>
        <w:spacing w:line="514" w:lineRule="exact"/>
        <w:ind w:firstLine="0"/>
        <w:jc w:val="left"/>
        <w:rPr>
          <w:sz w:val="28"/>
          <w:szCs w:val="28"/>
        </w:rPr>
      </w:pPr>
    </w:p>
    <w:p w:rsidR="00A32056" w:rsidRPr="00890D7C" w:rsidRDefault="00A32056" w:rsidP="002800AC">
      <w:pPr>
        <w:pStyle w:val="5"/>
        <w:shd w:val="clear" w:color="auto" w:fill="auto"/>
        <w:tabs>
          <w:tab w:val="left" w:pos="386"/>
        </w:tabs>
        <w:spacing w:line="514" w:lineRule="exact"/>
        <w:ind w:firstLine="0"/>
        <w:jc w:val="left"/>
        <w:rPr>
          <w:sz w:val="28"/>
          <w:szCs w:val="28"/>
        </w:rPr>
        <w:sectPr w:rsidR="00A32056" w:rsidRPr="00890D7C" w:rsidSect="00766098">
          <w:type w:val="continuous"/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A32056" w:rsidRPr="00890D7C" w:rsidRDefault="00A32056" w:rsidP="0099782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3" w:name="bookmark13"/>
      <w:r w:rsidRPr="00890D7C">
        <w:rPr>
          <w:rFonts w:ascii="Times New Roman" w:hAnsi="Times New Roman" w:cs="Times New Roman"/>
          <w:b/>
          <w:sz w:val="28"/>
          <w:szCs w:val="28"/>
        </w:rPr>
        <w:t>Литература для педагога</w:t>
      </w:r>
      <w:bookmarkEnd w:id="13"/>
    </w:p>
    <w:p w:rsidR="00A32056" w:rsidRPr="00890D7C" w:rsidRDefault="00A32056" w:rsidP="00997825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90D7C">
        <w:rPr>
          <w:rFonts w:ascii="Times New Roman" w:hAnsi="Times New Roman" w:cs="Times New Roman"/>
          <w:sz w:val="28"/>
          <w:szCs w:val="28"/>
        </w:rPr>
        <w:t>Обухова Л.А. Лемяскина Н.А.Жиренко О. А. Новые 135 уроков здоровья или школа докторов природы. Москва «Вако». 2008г.</w:t>
      </w:r>
    </w:p>
    <w:p w:rsidR="00A32056" w:rsidRPr="00890D7C" w:rsidRDefault="00A32056" w:rsidP="00997825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90D7C">
        <w:rPr>
          <w:rFonts w:ascii="Times New Roman" w:hAnsi="Times New Roman" w:cs="Times New Roman"/>
          <w:sz w:val="28"/>
          <w:szCs w:val="28"/>
        </w:rPr>
        <w:t>С-ль Шевченко Г.Н. ОБЖ 1, 3, 4 класс Изд. Учитель Г.Волгоград 2003г.</w:t>
      </w:r>
    </w:p>
    <w:p w:rsidR="00A32056" w:rsidRPr="00890D7C" w:rsidRDefault="00A32056" w:rsidP="00997825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90D7C">
        <w:rPr>
          <w:rFonts w:ascii="Times New Roman" w:hAnsi="Times New Roman" w:cs="Times New Roman"/>
          <w:sz w:val="28"/>
          <w:szCs w:val="28"/>
        </w:rPr>
        <w:t>Н.А. горбунова ОБЖ 2 класс Учитель- ACT Г.Волгоград 2002г.</w:t>
      </w:r>
    </w:p>
    <w:p w:rsidR="00A32056" w:rsidRPr="00890D7C" w:rsidRDefault="00A32056" w:rsidP="00997825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90D7C">
        <w:rPr>
          <w:rFonts w:ascii="Times New Roman" w:hAnsi="Times New Roman" w:cs="Times New Roman"/>
          <w:sz w:val="28"/>
          <w:szCs w:val="28"/>
        </w:rPr>
        <w:t>Ковалько В. И.</w:t>
      </w:r>
      <w:r w:rsidRPr="00890D7C">
        <w:rPr>
          <w:rFonts w:ascii="Times New Roman" w:hAnsi="Times New Roman" w:cs="Times New Roman"/>
          <w:sz w:val="28"/>
          <w:szCs w:val="28"/>
        </w:rPr>
        <w:tab/>
        <w:t>Здоровье - сберегающиетехнологие. Москва «Вако». 2004 г.</w:t>
      </w:r>
    </w:p>
    <w:p w:rsidR="00A32056" w:rsidRPr="00890D7C" w:rsidRDefault="00A32056" w:rsidP="00997825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90D7C">
        <w:rPr>
          <w:rFonts w:ascii="Times New Roman" w:hAnsi="Times New Roman" w:cs="Times New Roman"/>
          <w:sz w:val="28"/>
          <w:szCs w:val="28"/>
        </w:rPr>
        <w:t>Обухова Л. А. 30 уроков здоровья. Москва. Сфера. 2003 г.</w:t>
      </w:r>
    </w:p>
    <w:p w:rsidR="00A32056" w:rsidRPr="00890D7C" w:rsidRDefault="00A32056" w:rsidP="00997825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90D7C">
        <w:rPr>
          <w:rFonts w:ascii="Times New Roman" w:hAnsi="Times New Roman" w:cs="Times New Roman"/>
          <w:sz w:val="28"/>
          <w:szCs w:val="28"/>
        </w:rPr>
        <w:t>Тихомирова Л.Ф. Уроки здоровья. Ярославль. 2003 г.</w:t>
      </w:r>
    </w:p>
    <w:p w:rsidR="00A32056" w:rsidRPr="00890D7C" w:rsidRDefault="00A32056" w:rsidP="00997825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90D7C">
        <w:rPr>
          <w:rFonts w:ascii="Times New Roman" w:hAnsi="Times New Roman" w:cs="Times New Roman"/>
          <w:sz w:val="28"/>
          <w:szCs w:val="28"/>
        </w:rPr>
        <w:t>Зайцев Г.К. Уроки Айболита. Детство пресс. 2001 г.</w:t>
      </w:r>
    </w:p>
    <w:p w:rsidR="00A32056" w:rsidRPr="00890D7C" w:rsidRDefault="00A32056" w:rsidP="00997825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90D7C">
        <w:rPr>
          <w:rFonts w:ascii="Times New Roman" w:hAnsi="Times New Roman" w:cs="Times New Roman"/>
          <w:sz w:val="28"/>
          <w:szCs w:val="28"/>
        </w:rPr>
        <w:t>Баль Л.В. Букварь здоровья. Москва. Сфера. 2000 г.</w:t>
      </w:r>
    </w:p>
    <w:p w:rsidR="00A32056" w:rsidRPr="00890D7C" w:rsidRDefault="00A32056" w:rsidP="00997825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90D7C">
        <w:rPr>
          <w:rFonts w:ascii="Times New Roman" w:hAnsi="Times New Roman" w:cs="Times New Roman"/>
          <w:sz w:val="28"/>
          <w:szCs w:val="28"/>
        </w:rPr>
        <w:t>Колмогорова Л.С. Человекознание. Москва. «Генезис». 1998 г.</w:t>
      </w:r>
      <w:r w:rsidRPr="00890D7C">
        <w:rPr>
          <w:rFonts w:ascii="Times New Roman" w:hAnsi="Times New Roman" w:cs="Times New Roman"/>
          <w:sz w:val="28"/>
          <w:szCs w:val="28"/>
        </w:rPr>
        <w:tab/>
      </w:r>
    </w:p>
    <w:p w:rsidR="00A32056" w:rsidRPr="00890D7C" w:rsidRDefault="00A32056" w:rsidP="00997825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90D7C">
        <w:rPr>
          <w:rFonts w:ascii="Times New Roman" w:hAnsi="Times New Roman" w:cs="Times New Roman"/>
          <w:sz w:val="28"/>
          <w:szCs w:val="28"/>
        </w:rPr>
        <w:t>Попов С.В. Валеология в школе и дома. С-пб. «Союз» 1998 г.</w:t>
      </w:r>
    </w:p>
    <w:p w:rsidR="00A32056" w:rsidRPr="00890D7C" w:rsidRDefault="00A32056" w:rsidP="00997825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90D7C">
        <w:rPr>
          <w:rFonts w:ascii="Times New Roman" w:hAnsi="Times New Roman" w:cs="Times New Roman"/>
          <w:sz w:val="28"/>
          <w:szCs w:val="28"/>
        </w:rPr>
        <w:t>Зайцев Г. К. Твоё здоровье. Спб. Акцидент. 1998 г</w:t>
      </w:r>
    </w:p>
    <w:p w:rsidR="00A32056" w:rsidRPr="00890D7C" w:rsidRDefault="00A32056" w:rsidP="00997825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90D7C">
        <w:rPr>
          <w:rFonts w:ascii="Times New Roman" w:hAnsi="Times New Roman" w:cs="Times New Roman"/>
          <w:sz w:val="28"/>
          <w:szCs w:val="28"/>
        </w:rPr>
        <w:t>Зайцев Г.К. Уроки Мойдодыра. Детство пресс. 1997г.</w:t>
      </w:r>
    </w:p>
    <w:p w:rsidR="00A32056" w:rsidRPr="00890D7C" w:rsidRDefault="00A32056" w:rsidP="0099782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0D7C">
        <w:rPr>
          <w:rFonts w:ascii="Times New Roman" w:hAnsi="Times New Roman" w:cs="Times New Roman"/>
          <w:b/>
          <w:sz w:val="28"/>
          <w:szCs w:val="28"/>
        </w:rPr>
        <w:t>Литература для детей.</w:t>
      </w:r>
    </w:p>
    <w:p w:rsidR="00A32056" w:rsidRPr="00890D7C" w:rsidRDefault="00A32056" w:rsidP="00997825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90D7C">
        <w:rPr>
          <w:rFonts w:ascii="Times New Roman" w:hAnsi="Times New Roman" w:cs="Times New Roman"/>
          <w:sz w:val="28"/>
          <w:szCs w:val="28"/>
        </w:rPr>
        <w:t>Баль Л.В. Букварь здоровья. Москва. Сфера.</w:t>
      </w:r>
    </w:p>
    <w:p w:rsidR="00A32056" w:rsidRPr="00890D7C" w:rsidRDefault="00A32056" w:rsidP="00997825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90D7C">
        <w:rPr>
          <w:rFonts w:ascii="Times New Roman" w:hAnsi="Times New Roman" w:cs="Times New Roman"/>
          <w:sz w:val="28"/>
          <w:szCs w:val="28"/>
        </w:rPr>
        <w:t>Зайцев Г.К. Уроки Мойдодыра. Детство пресс. 1997г.</w:t>
      </w:r>
    </w:p>
    <w:p w:rsidR="00A32056" w:rsidRPr="00890D7C" w:rsidRDefault="00A32056" w:rsidP="00997825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90D7C">
        <w:rPr>
          <w:rFonts w:ascii="Times New Roman" w:hAnsi="Times New Roman" w:cs="Times New Roman"/>
          <w:sz w:val="28"/>
          <w:szCs w:val="28"/>
        </w:rPr>
        <w:t>Зайцев Г.К. Уроки Айболита. Детство пресс.</w:t>
      </w:r>
    </w:p>
    <w:p w:rsidR="00A32056" w:rsidRPr="00890D7C" w:rsidRDefault="00A32056" w:rsidP="00997825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90D7C">
        <w:rPr>
          <w:rFonts w:ascii="Times New Roman" w:hAnsi="Times New Roman" w:cs="Times New Roman"/>
          <w:sz w:val="28"/>
          <w:szCs w:val="28"/>
        </w:rPr>
        <w:t>Чуковский Мойдодыр.</w:t>
      </w:r>
    </w:p>
    <w:p w:rsidR="00A32056" w:rsidRPr="00890D7C" w:rsidRDefault="00A32056" w:rsidP="00997825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90D7C">
        <w:rPr>
          <w:rFonts w:ascii="Times New Roman" w:hAnsi="Times New Roman" w:cs="Times New Roman"/>
          <w:sz w:val="28"/>
          <w:szCs w:val="28"/>
        </w:rPr>
        <w:t>Чуковский Федорино горе.</w:t>
      </w:r>
    </w:p>
    <w:sectPr w:rsidR="00A32056" w:rsidRPr="00890D7C" w:rsidSect="00766098">
      <w:type w:val="continuous"/>
      <w:pgSz w:w="11905" w:h="16837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2056" w:rsidRDefault="00A32056" w:rsidP="00632E60">
      <w:r>
        <w:separator/>
      </w:r>
    </w:p>
  </w:endnote>
  <w:endnote w:type="continuationSeparator" w:id="1">
    <w:p w:rsidR="00A32056" w:rsidRDefault="00A32056" w:rsidP="00632E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ngsuh">
    <w:panose1 w:val="02030600000101010101"/>
    <w:charset w:val="81"/>
    <w:family w:val="roman"/>
    <w:notTrueType/>
    <w:pitch w:val="variable"/>
    <w:sig w:usb0="00000001" w:usb1="09060000" w:usb2="00000010" w:usb3="00000000" w:csb0="0008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2056" w:rsidRDefault="00A32056"/>
  </w:footnote>
  <w:footnote w:type="continuationSeparator" w:id="1">
    <w:p w:rsidR="00A32056" w:rsidRDefault="00A3205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20E09"/>
    <w:multiLevelType w:val="multilevel"/>
    <w:tmpl w:val="0AC48528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1F06769"/>
    <w:multiLevelType w:val="hybridMultilevel"/>
    <w:tmpl w:val="EF8436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155A9F"/>
    <w:multiLevelType w:val="hybridMultilevel"/>
    <w:tmpl w:val="AE325CD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1D0800"/>
    <w:multiLevelType w:val="multilevel"/>
    <w:tmpl w:val="40847C9C"/>
    <w:lvl w:ilvl="0">
      <w:start w:val="200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1FCB6947"/>
    <w:multiLevelType w:val="hybridMultilevel"/>
    <w:tmpl w:val="2B66708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45E5EC2"/>
    <w:multiLevelType w:val="multilevel"/>
    <w:tmpl w:val="E048A462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33BE4272"/>
    <w:multiLevelType w:val="hybridMultilevel"/>
    <w:tmpl w:val="A5A65CF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3B461CD0"/>
    <w:multiLevelType w:val="multilevel"/>
    <w:tmpl w:val="3FFE8268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52E7379B"/>
    <w:multiLevelType w:val="multilevel"/>
    <w:tmpl w:val="C6425CF6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5C736AC4"/>
    <w:multiLevelType w:val="multilevel"/>
    <w:tmpl w:val="4BB857B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77E73823"/>
    <w:multiLevelType w:val="multilevel"/>
    <w:tmpl w:val="974A5FF8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00"/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5"/>
  </w:num>
  <w:num w:numId="5">
    <w:abstractNumId w:val="10"/>
  </w:num>
  <w:num w:numId="6">
    <w:abstractNumId w:val="3"/>
  </w:num>
  <w:num w:numId="7">
    <w:abstractNumId w:val="2"/>
  </w:num>
  <w:num w:numId="8">
    <w:abstractNumId w:val="1"/>
  </w:num>
  <w:num w:numId="9">
    <w:abstractNumId w:val="8"/>
  </w:num>
  <w:num w:numId="10">
    <w:abstractNumId w:val="4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2E60"/>
    <w:rsid w:val="000A15D3"/>
    <w:rsid w:val="001704EA"/>
    <w:rsid w:val="00206A0A"/>
    <w:rsid w:val="00231EBE"/>
    <w:rsid w:val="002800AC"/>
    <w:rsid w:val="002C3A21"/>
    <w:rsid w:val="00357748"/>
    <w:rsid w:val="004903A9"/>
    <w:rsid w:val="004B12AA"/>
    <w:rsid w:val="00507683"/>
    <w:rsid w:val="00570792"/>
    <w:rsid w:val="005872B8"/>
    <w:rsid w:val="005D66B9"/>
    <w:rsid w:val="005E1C5F"/>
    <w:rsid w:val="00625538"/>
    <w:rsid w:val="00632E60"/>
    <w:rsid w:val="00686C98"/>
    <w:rsid w:val="006F53CF"/>
    <w:rsid w:val="00766098"/>
    <w:rsid w:val="007A0835"/>
    <w:rsid w:val="00890D7C"/>
    <w:rsid w:val="00997825"/>
    <w:rsid w:val="009B10EA"/>
    <w:rsid w:val="00A32056"/>
    <w:rsid w:val="00A709C0"/>
    <w:rsid w:val="00BD1D48"/>
    <w:rsid w:val="00BE22AA"/>
    <w:rsid w:val="00C0669E"/>
    <w:rsid w:val="00C250C2"/>
    <w:rsid w:val="00C52977"/>
    <w:rsid w:val="00C636F4"/>
    <w:rsid w:val="00CC3391"/>
    <w:rsid w:val="00D42EB8"/>
    <w:rsid w:val="00D4788B"/>
    <w:rsid w:val="00DB1D99"/>
    <w:rsid w:val="00DC4ABB"/>
    <w:rsid w:val="00E0130A"/>
    <w:rsid w:val="00E272EC"/>
    <w:rsid w:val="00E86039"/>
    <w:rsid w:val="00EB1EAC"/>
    <w:rsid w:val="00F33FB9"/>
    <w:rsid w:val="00F40496"/>
    <w:rsid w:val="00F46170"/>
    <w:rsid w:val="00F67EF4"/>
    <w:rsid w:val="00FA6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E60"/>
    <w:rPr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32E60"/>
    <w:rPr>
      <w:rFonts w:cs="Times New Roman"/>
      <w:color w:val="000080"/>
      <w:u w:val="single"/>
    </w:rPr>
  </w:style>
  <w:style w:type="character" w:customStyle="1" w:styleId="2">
    <w:name w:val="Заголовок №2_"/>
    <w:basedOn w:val="DefaultParagraphFont"/>
    <w:link w:val="20"/>
    <w:uiPriority w:val="99"/>
    <w:locked/>
    <w:rsid w:val="00632E60"/>
    <w:rPr>
      <w:rFonts w:ascii="Times New Roman" w:hAnsi="Times New Roman" w:cs="Times New Roman"/>
      <w:spacing w:val="0"/>
      <w:sz w:val="27"/>
      <w:szCs w:val="27"/>
    </w:rPr>
  </w:style>
  <w:style w:type="character" w:customStyle="1" w:styleId="a">
    <w:name w:val="Основной текст_"/>
    <w:basedOn w:val="DefaultParagraphFont"/>
    <w:link w:val="5"/>
    <w:uiPriority w:val="99"/>
    <w:locked/>
    <w:rsid w:val="00632E60"/>
    <w:rPr>
      <w:rFonts w:ascii="Times New Roman" w:hAnsi="Times New Roman" w:cs="Times New Roman"/>
      <w:spacing w:val="0"/>
      <w:sz w:val="27"/>
      <w:szCs w:val="27"/>
    </w:rPr>
  </w:style>
  <w:style w:type="character" w:customStyle="1" w:styleId="a0">
    <w:name w:val="Основной текст + Полужирный"/>
    <w:basedOn w:val="a"/>
    <w:uiPriority w:val="99"/>
    <w:rsid w:val="00632E60"/>
    <w:rPr>
      <w:b/>
      <w:bCs/>
    </w:rPr>
  </w:style>
  <w:style w:type="character" w:customStyle="1" w:styleId="200">
    <w:name w:val="Основной текст + Полужирный20"/>
    <w:basedOn w:val="a"/>
    <w:uiPriority w:val="99"/>
    <w:rsid w:val="00632E60"/>
    <w:rPr>
      <w:b/>
      <w:bCs/>
    </w:rPr>
  </w:style>
  <w:style w:type="character" w:customStyle="1" w:styleId="3">
    <w:name w:val="Заголовок №3_"/>
    <w:basedOn w:val="DefaultParagraphFont"/>
    <w:link w:val="30"/>
    <w:uiPriority w:val="99"/>
    <w:locked/>
    <w:rsid w:val="00632E60"/>
    <w:rPr>
      <w:rFonts w:ascii="Times New Roman" w:hAnsi="Times New Roman" w:cs="Times New Roman"/>
      <w:spacing w:val="0"/>
      <w:sz w:val="27"/>
      <w:szCs w:val="27"/>
    </w:rPr>
  </w:style>
  <w:style w:type="character" w:customStyle="1" w:styleId="21">
    <w:name w:val="Основной текст (2)_"/>
    <w:basedOn w:val="DefaultParagraphFont"/>
    <w:link w:val="22"/>
    <w:uiPriority w:val="99"/>
    <w:locked/>
    <w:rsid w:val="00632E60"/>
    <w:rPr>
      <w:rFonts w:ascii="Times New Roman" w:hAnsi="Times New Roman" w:cs="Times New Roman"/>
      <w:spacing w:val="0"/>
      <w:sz w:val="27"/>
      <w:szCs w:val="27"/>
    </w:rPr>
  </w:style>
  <w:style w:type="character" w:customStyle="1" w:styleId="31">
    <w:name w:val="Основной текст (3)_"/>
    <w:basedOn w:val="DefaultParagraphFont"/>
    <w:link w:val="32"/>
    <w:uiPriority w:val="99"/>
    <w:locked/>
    <w:rsid w:val="00632E60"/>
    <w:rPr>
      <w:rFonts w:ascii="Times New Roman" w:hAnsi="Times New Roman" w:cs="Times New Roman"/>
      <w:spacing w:val="0"/>
      <w:sz w:val="27"/>
      <w:szCs w:val="27"/>
    </w:rPr>
  </w:style>
  <w:style w:type="character" w:customStyle="1" w:styleId="19">
    <w:name w:val="Основной текст + Полужирный19"/>
    <w:basedOn w:val="a"/>
    <w:uiPriority w:val="99"/>
    <w:rsid w:val="00632E60"/>
    <w:rPr>
      <w:b/>
      <w:bCs/>
    </w:rPr>
  </w:style>
  <w:style w:type="character" w:customStyle="1" w:styleId="18">
    <w:name w:val="Основной текст + Полужирный18"/>
    <w:basedOn w:val="a"/>
    <w:uiPriority w:val="99"/>
    <w:rsid w:val="00632E60"/>
    <w:rPr>
      <w:b/>
      <w:bCs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632E60"/>
    <w:rPr>
      <w:rFonts w:ascii="Times New Roman" w:hAnsi="Times New Roman" w:cs="Times New Roman"/>
      <w:spacing w:val="0"/>
      <w:sz w:val="27"/>
      <w:szCs w:val="27"/>
    </w:rPr>
  </w:style>
  <w:style w:type="character" w:customStyle="1" w:styleId="17">
    <w:name w:val="Основной текст + Полужирный17"/>
    <w:aliases w:val="Курсив"/>
    <w:basedOn w:val="a"/>
    <w:uiPriority w:val="99"/>
    <w:rsid w:val="00632E60"/>
    <w:rPr>
      <w:b/>
      <w:bCs/>
      <w:i/>
      <w:iCs/>
    </w:rPr>
  </w:style>
  <w:style w:type="character" w:customStyle="1" w:styleId="1">
    <w:name w:val="Заголовок №1_"/>
    <w:basedOn w:val="DefaultParagraphFont"/>
    <w:link w:val="10"/>
    <w:uiPriority w:val="99"/>
    <w:locked/>
    <w:rsid w:val="00632E60"/>
    <w:rPr>
      <w:rFonts w:ascii="Times New Roman" w:hAnsi="Times New Roman" w:cs="Times New Roman"/>
      <w:spacing w:val="0"/>
      <w:sz w:val="26"/>
      <w:szCs w:val="26"/>
    </w:rPr>
  </w:style>
  <w:style w:type="character" w:customStyle="1" w:styleId="220">
    <w:name w:val="Заголовок №2 (2)_"/>
    <w:basedOn w:val="DefaultParagraphFont"/>
    <w:link w:val="221"/>
    <w:uiPriority w:val="99"/>
    <w:locked/>
    <w:rsid w:val="00632E60"/>
    <w:rPr>
      <w:rFonts w:ascii="Times New Roman" w:hAnsi="Times New Roman" w:cs="Times New Roman"/>
      <w:spacing w:val="0"/>
      <w:sz w:val="27"/>
      <w:szCs w:val="27"/>
    </w:rPr>
  </w:style>
  <w:style w:type="character" w:customStyle="1" w:styleId="23">
    <w:name w:val="Заголовок №2 (3)_"/>
    <w:basedOn w:val="DefaultParagraphFont"/>
    <w:link w:val="230"/>
    <w:uiPriority w:val="99"/>
    <w:locked/>
    <w:rsid w:val="00632E60"/>
    <w:rPr>
      <w:rFonts w:ascii="Times New Roman" w:hAnsi="Times New Roman" w:cs="Times New Roman"/>
      <w:spacing w:val="0"/>
      <w:sz w:val="27"/>
      <w:szCs w:val="27"/>
    </w:rPr>
  </w:style>
  <w:style w:type="character" w:customStyle="1" w:styleId="231">
    <w:name w:val="Заголовок №2 (3) + Не полужирный"/>
    <w:aliases w:val="Не курсив"/>
    <w:basedOn w:val="23"/>
    <w:uiPriority w:val="99"/>
    <w:rsid w:val="00632E60"/>
    <w:rPr>
      <w:b/>
      <w:bCs/>
      <w:i/>
      <w:iCs/>
    </w:rPr>
  </w:style>
  <w:style w:type="character" w:customStyle="1" w:styleId="6">
    <w:name w:val="Основной текст (6)_"/>
    <w:basedOn w:val="DefaultParagraphFont"/>
    <w:link w:val="60"/>
    <w:uiPriority w:val="99"/>
    <w:locked/>
    <w:rsid w:val="00632E60"/>
    <w:rPr>
      <w:rFonts w:ascii="Times New Roman" w:hAnsi="Times New Roman" w:cs="Times New Roman"/>
      <w:sz w:val="25"/>
      <w:szCs w:val="25"/>
    </w:rPr>
  </w:style>
  <w:style w:type="character" w:customStyle="1" w:styleId="50">
    <w:name w:val="Основной текст (5)_"/>
    <w:basedOn w:val="DefaultParagraphFont"/>
    <w:link w:val="51"/>
    <w:uiPriority w:val="99"/>
    <w:locked/>
    <w:rsid w:val="00632E60"/>
    <w:rPr>
      <w:rFonts w:ascii="Times New Roman" w:hAnsi="Times New Roman" w:cs="Times New Roman"/>
      <w:sz w:val="20"/>
      <w:szCs w:val="20"/>
    </w:rPr>
  </w:style>
  <w:style w:type="character" w:customStyle="1" w:styleId="16">
    <w:name w:val="Основной текст + Полужирный16"/>
    <w:basedOn w:val="a"/>
    <w:uiPriority w:val="99"/>
    <w:rsid w:val="00632E60"/>
    <w:rPr>
      <w:b/>
      <w:bCs/>
    </w:rPr>
  </w:style>
  <w:style w:type="character" w:customStyle="1" w:styleId="7">
    <w:name w:val="Основной текст (7)_"/>
    <w:basedOn w:val="DefaultParagraphFont"/>
    <w:link w:val="70"/>
    <w:uiPriority w:val="99"/>
    <w:locked/>
    <w:rsid w:val="00632E60"/>
    <w:rPr>
      <w:rFonts w:ascii="Gungsuh" w:eastAsia="Gungsuh" w:hAnsi="Gungsuh" w:cs="Gungsuh"/>
      <w:sz w:val="11"/>
      <w:szCs w:val="11"/>
    </w:rPr>
  </w:style>
  <w:style w:type="character" w:customStyle="1" w:styleId="8">
    <w:name w:val="Основной текст (8)_"/>
    <w:basedOn w:val="DefaultParagraphFont"/>
    <w:link w:val="80"/>
    <w:uiPriority w:val="99"/>
    <w:locked/>
    <w:rsid w:val="00632E60"/>
    <w:rPr>
      <w:rFonts w:ascii="Gungsuh" w:eastAsia="Gungsuh" w:hAnsi="Gungsuh" w:cs="Gungsuh"/>
      <w:spacing w:val="0"/>
      <w:sz w:val="8"/>
      <w:szCs w:val="8"/>
    </w:rPr>
  </w:style>
  <w:style w:type="character" w:customStyle="1" w:styleId="9">
    <w:name w:val="Основной текст (9)_"/>
    <w:basedOn w:val="DefaultParagraphFont"/>
    <w:link w:val="90"/>
    <w:uiPriority w:val="99"/>
    <w:locked/>
    <w:rsid w:val="00632E60"/>
    <w:rPr>
      <w:rFonts w:ascii="Gungsuh" w:eastAsia="Gungsuh" w:hAnsi="Gungsuh" w:cs="Gungsuh"/>
      <w:sz w:val="11"/>
      <w:szCs w:val="11"/>
    </w:rPr>
  </w:style>
  <w:style w:type="character" w:customStyle="1" w:styleId="100">
    <w:name w:val="Основной текст (10)_"/>
    <w:basedOn w:val="DefaultParagraphFont"/>
    <w:link w:val="101"/>
    <w:uiPriority w:val="99"/>
    <w:locked/>
    <w:rsid w:val="00632E60"/>
    <w:rPr>
      <w:rFonts w:ascii="Gungsuh" w:eastAsia="Gungsuh" w:hAnsi="Gungsuh" w:cs="Gungsuh"/>
      <w:spacing w:val="0"/>
      <w:sz w:val="8"/>
      <w:szCs w:val="8"/>
    </w:rPr>
  </w:style>
  <w:style w:type="character" w:customStyle="1" w:styleId="11">
    <w:name w:val="Основной текст (11)_"/>
    <w:basedOn w:val="DefaultParagraphFont"/>
    <w:link w:val="110"/>
    <w:uiPriority w:val="99"/>
    <w:locked/>
    <w:rsid w:val="00632E60"/>
    <w:rPr>
      <w:rFonts w:ascii="Gungsuh" w:eastAsia="Gungsuh" w:hAnsi="Gungsuh" w:cs="Gungsuh"/>
      <w:sz w:val="8"/>
      <w:szCs w:val="8"/>
    </w:rPr>
  </w:style>
  <w:style w:type="character" w:customStyle="1" w:styleId="41">
    <w:name w:val="Основной текст (4) + Не полужирный"/>
    <w:basedOn w:val="4"/>
    <w:uiPriority w:val="99"/>
    <w:rsid w:val="00632E60"/>
    <w:rPr>
      <w:b/>
      <w:bCs/>
    </w:rPr>
  </w:style>
  <w:style w:type="character" w:customStyle="1" w:styleId="-1pt">
    <w:name w:val="Основной текст + Интервал -1 pt"/>
    <w:basedOn w:val="a"/>
    <w:uiPriority w:val="99"/>
    <w:rsid w:val="00632E60"/>
    <w:rPr>
      <w:spacing w:val="-30"/>
    </w:rPr>
  </w:style>
  <w:style w:type="character" w:customStyle="1" w:styleId="12">
    <w:name w:val="Основной текст (12)_"/>
    <w:basedOn w:val="DefaultParagraphFont"/>
    <w:link w:val="120"/>
    <w:uiPriority w:val="99"/>
    <w:locked/>
    <w:rsid w:val="00632E60"/>
    <w:rPr>
      <w:rFonts w:ascii="Gungsuh" w:eastAsia="Gungsuh" w:hAnsi="Gungsuh" w:cs="Gungsuh"/>
      <w:sz w:val="10"/>
      <w:szCs w:val="10"/>
    </w:rPr>
  </w:style>
  <w:style w:type="character" w:customStyle="1" w:styleId="13">
    <w:name w:val="Основной текст (13)_"/>
    <w:basedOn w:val="DefaultParagraphFont"/>
    <w:link w:val="130"/>
    <w:uiPriority w:val="99"/>
    <w:locked/>
    <w:rsid w:val="00632E60"/>
    <w:rPr>
      <w:rFonts w:ascii="Times New Roman" w:hAnsi="Times New Roman" w:cs="Times New Roman"/>
      <w:w w:val="150"/>
      <w:sz w:val="8"/>
      <w:szCs w:val="8"/>
    </w:rPr>
  </w:style>
  <w:style w:type="character" w:customStyle="1" w:styleId="14">
    <w:name w:val="Основной текст (14)_"/>
    <w:basedOn w:val="DefaultParagraphFont"/>
    <w:link w:val="140"/>
    <w:uiPriority w:val="99"/>
    <w:locked/>
    <w:rsid w:val="00632E60"/>
    <w:rPr>
      <w:rFonts w:ascii="Gungsuh" w:eastAsia="Gungsuh" w:hAnsi="Gungsuh" w:cs="Gungsuh"/>
      <w:sz w:val="8"/>
      <w:szCs w:val="8"/>
    </w:rPr>
  </w:style>
  <w:style w:type="character" w:customStyle="1" w:styleId="15">
    <w:name w:val="Основной текст (15)_"/>
    <w:basedOn w:val="DefaultParagraphFont"/>
    <w:link w:val="150"/>
    <w:uiPriority w:val="99"/>
    <w:locked/>
    <w:rsid w:val="00632E60"/>
    <w:rPr>
      <w:rFonts w:ascii="Gungsuh" w:eastAsia="Gungsuh" w:hAnsi="Gungsuh" w:cs="Gungsuh"/>
      <w:sz w:val="9"/>
      <w:szCs w:val="9"/>
    </w:rPr>
  </w:style>
  <w:style w:type="character" w:customStyle="1" w:styleId="160">
    <w:name w:val="Основной текст (16)_"/>
    <w:basedOn w:val="DefaultParagraphFont"/>
    <w:link w:val="161"/>
    <w:uiPriority w:val="99"/>
    <w:locked/>
    <w:rsid w:val="00632E60"/>
    <w:rPr>
      <w:rFonts w:ascii="Gungsuh" w:eastAsia="Gungsuh" w:hAnsi="Gungsuh" w:cs="Gungsuh"/>
      <w:spacing w:val="0"/>
      <w:sz w:val="8"/>
      <w:szCs w:val="8"/>
    </w:rPr>
  </w:style>
  <w:style w:type="character" w:customStyle="1" w:styleId="170">
    <w:name w:val="Основной текст (17)_"/>
    <w:basedOn w:val="DefaultParagraphFont"/>
    <w:link w:val="171"/>
    <w:uiPriority w:val="99"/>
    <w:locked/>
    <w:rsid w:val="00632E60"/>
    <w:rPr>
      <w:rFonts w:ascii="Gungsuh" w:eastAsia="Gungsuh" w:hAnsi="Gungsuh" w:cs="Gungsuh"/>
      <w:sz w:val="9"/>
      <w:szCs w:val="9"/>
    </w:rPr>
  </w:style>
  <w:style w:type="character" w:customStyle="1" w:styleId="180">
    <w:name w:val="Основной текст (18)_"/>
    <w:basedOn w:val="DefaultParagraphFont"/>
    <w:link w:val="181"/>
    <w:uiPriority w:val="99"/>
    <w:locked/>
    <w:rsid w:val="00632E60"/>
    <w:rPr>
      <w:rFonts w:ascii="Times New Roman" w:hAnsi="Times New Roman" w:cs="Times New Roman"/>
      <w:spacing w:val="0"/>
      <w:sz w:val="27"/>
      <w:szCs w:val="27"/>
    </w:rPr>
  </w:style>
  <w:style w:type="character" w:customStyle="1" w:styleId="182">
    <w:name w:val="Основной текст (18)"/>
    <w:basedOn w:val="180"/>
    <w:uiPriority w:val="99"/>
    <w:rsid w:val="00632E60"/>
    <w:rPr>
      <w:u w:val="single"/>
    </w:rPr>
  </w:style>
  <w:style w:type="character" w:customStyle="1" w:styleId="a1">
    <w:name w:val="Основной текст + Курсив"/>
    <w:basedOn w:val="a"/>
    <w:uiPriority w:val="99"/>
    <w:rsid w:val="00632E60"/>
    <w:rPr>
      <w:i/>
      <w:iCs/>
      <w:u w:val="single"/>
    </w:rPr>
  </w:style>
  <w:style w:type="character" w:customStyle="1" w:styleId="190">
    <w:name w:val="Основной текст (19)_"/>
    <w:basedOn w:val="DefaultParagraphFont"/>
    <w:link w:val="191"/>
    <w:uiPriority w:val="99"/>
    <w:locked/>
    <w:rsid w:val="00632E60"/>
    <w:rPr>
      <w:rFonts w:ascii="Franklin Gothic Book" w:eastAsia="Times New Roman" w:hAnsi="Franklin Gothic Book" w:cs="Franklin Gothic Book"/>
      <w:sz w:val="28"/>
      <w:szCs w:val="28"/>
    </w:rPr>
  </w:style>
  <w:style w:type="character" w:customStyle="1" w:styleId="210">
    <w:name w:val="Основной текст (21)_"/>
    <w:basedOn w:val="DefaultParagraphFont"/>
    <w:link w:val="211"/>
    <w:uiPriority w:val="99"/>
    <w:locked/>
    <w:rsid w:val="00632E60"/>
    <w:rPr>
      <w:rFonts w:ascii="Times New Roman" w:hAnsi="Times New Roman" w:cs="Times New Roman"/>
      <w:sz w:val="8"/>
      <w:szCs w:val="8"/>
    </w:rPr>
  </w:style>
  <w:style w:type="character" w:customStyle="1" w:styleId="201">
    <w:name w:val="Основной текст (20)_"/>
    <w:basedOn w:val="DefaultParagraphFont"/>
    <w:link w:val="202"/>
    <w:uiPriority w:val="99"/>
    <w:locked/>
    <w:rsid w:val="00632E60"/>
    <w:rPr>
      <w:rFonts w:ascii="Times New Roman" w:hAnsi="Times New Roman" w:cs="Times New Roman"/>
      <w:sz w:val="8"/>
      <w:szCs w:val="8"/>
    </w:rPr>
  </w:style>
  <w:style w:type="character" w:customStyle="1" w:styleId="222">
    <w:name w:val="Основной текст (22)_"/>
    <w:basedOn w:val="DefaultParagraphFont"/>
    <w:link w:val="223"/>
    <w:uiPriority w:val="99"/>
    <w:locked/>
    <w:rsid w:val="00632E60"/>
    <w:rPr>
      <w:rFonts w:ascii="Times New Roman" w:hAnsi="Times New Roman" w:cs="Times New Roman"/>
      <w:sz w:val="8"/>
      <w:szCs w:val="8"/>
    </w:rPr>
  </w:style>
  <w:style w:type="character" w:customStyle="1" w:styleId="232">
    <w:name w:val="Основной текст (23)_"/>
    <w:basedOn w:val="DefaultParagraphFont"/>
    <w:link w:val="233"/>
    <w:uiPriority w:val="99"/>
    <w:locked/>
    <w:rsid w:val="00632E60"/>
    <w:rPr>
      <w:rFonts w:ascii="Times New Roman" w:hAnsi="Times New Roman" w:cs="Times New Roman"/>
      <w:sz w:val="9"/>
      <w:szCs w:val="9"/>
    </w:rPr>
  </w:style>
  <w:style w:type="character" w:customStyle="1" w:styleId="24">
    <w:name w:val="Основной текст (24)_"/>
    <w:basedOn w:val="DefaultParagraphFont"/>
    <w:link w:val="240"/>
    <w:uiPriority w:val="99"/>
    <w:locked/>
    <w:rsid w:val="00632E60"/>
    <w:rPr>
      <w:rFonts w:ascii="Times New Roman" w:hAnsi="Times New Roman" w:cs="Times New Roman"/>
      <w:sz w:val="8"/>
      <w:szCs w:val="8"/>
    </w:rPr>
  </w:style>
  <w:style w:type="character" w:customStyle="1" w:styleId="25">
    <w:name w:val="Основной текст (25)_"/>
    <w:basedOn w:val="DefaultParagraphFont"/>
    <w:link w:val="250"/>
    <w:uiPriority w:val="99"/>
    <w:locked/>
    <w:rsid w:val="00632E60"/>
    <w:rPr>
      <w:rFonts w:ascii="Times New Roman" w:hAnsi="Times New Roman" w:cs="Times New Roman"/>
      <w:sz w:val="8"/>
      <w:szCs w:val="8"/>
    </w:rPr>
  </w:style>
  <w:style w:type="character" w:customStyle="1" w:styleId="151">
    <w:name w:val="Основной текст + Полужирный15"/>
    <w:basedOn w:val="a"/>
    <w:uiPriority w:val="99"/>
    <w:rsid w:val="00632E60"/>
    <w:rPr>
      <w:b/>
      <w:bCs/>
    </w:rPr>
  </w:style>
  <w:style w:type="character" w:customStyle="1" w:styleId="241">
    <w:name w:val="Основной текст + Курсив24"/>
    <w:basedOn w:val="a"/>
    <w:uiPriority w:val="99"/>
    <w:rsid w:val="00632E60"/>
    <w:rPr>
      <w:i/>
      <w:iCs/>
    </w:rPr>
  </w:style>
  <w:style w:type="character" w:customStyle="1" w:styleId="234">
    <w:name w:val="Основной текст + Курсив23"/>
    <w:basedOn w:val="a"/>
    <w:uiPriority w:val="99"/>
    <w:rsid w:val="00632E60"/>
    <w:rPr>
      <w:i/>
      <w:iCs/>
      <w:u w:val="single"/>
    </w:rPr>
  </w:style>
  <w:style w:type="character" w:customStyle="1" w:styleId="183">
    <w:name w:val="Основной текст (18) + Полужирный"/>
    <w:aliases w:val="Не курсив15"/>
    <w:basedOn w:val="180"/>
    <w:uiPriority w:val="99"/>
    <w:rsid w:val="00632E60"/>
    <w:rPr>
      <w:b/>
      <w:bCs/>
      <w:i/>
      <w:iCs/>
    </w:rPr>
  </w:style>
  <w:style w:type="character" w:customStyle="1" w:styleId="1813">
    <w:name w:val="Основной текст (18)13"/>
    <w:basedOn w:val="180"/>
    <w:uiPriority w:val="99"/>
    <w:rsid w:val="00632E60"/>
    <w:rPr>
      <w:u w:val="single"/>
    </w:rPr>
  </w:style>
  <w:style w:type="character" w:customStyle="1" w:styleId="184">
    <w:name w:val="Основной текст (18) + Не курсив"/>
    <w:basedOn w:val="180"/>
    <w:uiPriority w:val="99"/>
    <w:rsid w:val="00632E60"/>
    <w:rPr>
      <w:i/>
      <w:iCs/>
    </w:rPr>
  </w:style>
  <w:style w:type="character" w:customStyle="1" w:styleId="141">
    <w:name w:val="Основной текст + Полужирный14"/>
    <w:basedOn w:val="a"/>
    <w:uiPriority w:val="99"/>
    <w:rsid w:val="00632E60"/>
    <w:rPr>
      <w:b/>
      <w:bCs/>
    </w:rPr>
  </w:style>
  <w:style w:type="character" w:customStyle="1" w:styleId="224">
    <w:name w:val="Основной текст + Курсив22"/>
    <w:basedOn w:val="a"/>
    <w:uiPriority w:val="99"/>
    <w:rsid w:val="00632E60"/>
    <w:rPr>
      <w:i/>
      <w:iCs/>
    </w:rPr>
  </w:style>
  <w:style w:type="character" w:customStyle="1" w:styleId="212">
    <w:name w:val="Основной текст + Курсив21"/>
    <w:basedOn w:val="a"/>
    <w:uiPriority w:val="99"/>
    <w:rsid w:val="00632E60"/>
    <w:rPr>
      <w:i/>
      <w:iCs/>
      <w:u w:val="single"/>
    </w:rPr>
  </w:style>
  <w:style w:type="character" w:customStyle="1" w:styleId="1811">
    <w:name w:val="Основной текст (18) + Полужирный11"/>
    <w:aliases w:val="Не курсив14"/>
    <w:basedOn w:val="180"/>
    <w:uiPriority w:val="99"/>
    <w:rsid w:val="00632E60"/>
    <w:rPr>
      <w:b/>
      <w:bCs/>
      <w:i/>
      <w:iCs/>
    </w:rPr>
  </w:style>
  <w:style w:type="character" w:customStyle="1" w:styleId="1812">
    <w:name w:val="Основной текст (18)12"/>
    <w:basedOn w:val="180"/>
    <w:uiPriority w:val="99"/>
    <w:rsid w:val="00632E60"/>
    <w:rPr>
      <w:u w:val="single"/>
    </w:rPr>
  </w:style>
  <w:style w:type="character" w:customStyle="1" w:styleId="131">
    <w:name w:val="Основной текст + Полужирный13"/>
    <w:basedOn w:val="a"/>
    <w:uiPriority w:val="99"/>
    <w:rsid w:val="00632E60"/>
    <w:rPr>
      <w:b/>
      <w:bCs/>
    </w:rPr>
  </w:style>
  <w:style w:type="character" w:customStyle="1" w:styleId="1a">
    <w:name w:val="Основной текст1"/>
    <w:basedOn w:val="a"/>
    <w:uiPriority w:val="99"/>
    <w:rsid w:val="00632E60"/>
    <w:rPr>
      <w:u w:val="single"/>
    </w:rPr>
  </w:style>
  <w:style w:type="character" w:customStyle="1" w:styleId="203">
    <w:name w:val="Основной текст + Курсив20"/>
    <w:basedOn w:val="a"/>
    <w:uiPriority w:val="99"/>
    <w:rsid w:val="00632E60"/>
    <w:rPr>
      <w:i/>
      <w:iCs/>
    </w:rPr>
  </w:style>
  <w:style w:type="character" w:customStyle="1" w:styleId="192">
    <w:name w:val="Основной текст + Курсив19"/>
    <w:basedOn w:val="a"/>
    <w:uiPriority w:val="99"/>
    <w:rsid w:val="00632E60"/>
    <w:rPr>
      <w:i/>
      <w:iCs/>
      <w:u w:val="single"/>
    </w:rPr>
  </w:style>
  <w:style w:type="character" w:customStyle="1" w:styleId="1810">
    <w:name w:val="Основной текст (18) + Полужирный10"/>
    <w:aliases w:val="Не курсив13"/>
    <w:basedOn w:val="180"/>
    <w:uiPriority w:val="99"/>
    <w:rsid w:val="00632E60"/>
    <w:rPr>
      <w:b/>
      <w:bCs/>
      <w:i/>
      <w:iCs/>
    </w:rPr>
  </w:style>
  <w:style w:type="character" w:customStyle="1" w:styleId="186">
    <w:name w:val="Основной текст (18) + Не курсив6"/>
    <w:basedOn w:val="180"/>
    <w:uiPriority w:val="99"/>
    <w:rsid w:val="00632E60"/>
    <w:rPr>
      <w:i/>
      <w:iCs/>
    </w:rPr>
  </w:style>
  <w:style w:type="character" w:customStyle="1" w:styleId="185">
    <w:name w:val="Основной текст (18) + Не курсив5"/>
    <w:basedOn w:val="180"/>
    <w:uiPriority w:val="99"/>
    <w:rsid w:val="00632E60"/>
    <w:rPr>
      <w:i/>
      <w:iCs/>
      <w:u w:val="single"/>
    </w:rPr>
  </w:style>
  <w:style w:type="character" w:customStyle="1" w:styleId="18110">
    <w:name w:val="Основной текст (18)11"/>
    <w:basedOn w:val="180"/>
    <w:uiPriority w:val="99"/>
    <w:rsid w:val="00632E60"/>
    <w:rPr>
      <w:u w:val="single"/>
    </w:rPr>
  </w:style>
  <w:style w:type="character" w:customStyle="1" w:styleId="121">
    <w:name w:val="Основной текст + Полужирный12"/>
    <w:basedOn w:val="a"/>
    <w:uiPriority w:val="99"/>
    <w:rsid w:val="00632E60"/>
    <w:rPr>
      <w:b/>
      <w:bCs/>
    </w:rPr>
  </w:style>
  <w:style w:type="character" w:customStyle="1" w:styleId="187">
    <w:name w:val="Основной текст + Курсив18"/>
    <w:basedOn w:val="a"/>
    <w:uiPriority w:val="99"/>
    <w:rsid w:val="00632E60"/>
    <w:rPr>
      <w:i/>
      <w:iCs/>
    </w:rPr>
  </w:style>
  <w:style w:type="character" w:customStyle="1" w:styleId="172">
    <w:name w:val="Основной текст + Курсив17"/>
    <w:basedOn w:val="a"/>
    <w:uiPriority w:val="99"/>
    <w:rsid w:val="00632E60"/>
    <w:rPr>
      <w:i/>
      <w:iCs/>
      <w:u w:val="single"/>
    </w:rPr>
  </w:style>
  <w:style w:type="character" w:customStyle="1" w:styleId="1840">
    <w:name w:val="Основной текст (18) + Не курсив4"/>
    <w:basedOn w:val="180"/>
    <w:uiPriority w:val="99"/>
    <w:rsid w:val="00632E60"/>
    <w:rPr>
      <w:i/>
      <w:iCs/>
    </w:rPr>
  </w:style>
  <w:style w:type="character" w:customStyle="1" w:styleId="26">
    <w:name w:val="Основной текст (26)_"/>
    <w:basedOn w:val="DefaultParagraphFont"/>
    <w:link w:val="260"/>
    <w:uiPriority w:val="99"/>
    <w:locked/>
    <w:rsid w:val="00632E60"/>
    <w:rPr>
      <w:rFonts w:ascii="Times New Roman" w:hAnsi="Times New Roman" w:cs="Times New Roman"/>
      <w:sz w:val="8"/>
      <w:szCs w:val="8"/>
    </w:rPr>
  </w:style>
  <w:style w:type="character" w:customStyle="1" w:styleId="28">
    <w:name w:val="Основной текст (28)_"/>
    <w:basedOn w:val="DefaultParagraphFont"/>
    <w:link w:val="280"/>
    <w:uiPriority w:val="99"/>
    <w:locked/>
    <w:rsid w:val="00632E60"/>
    <w:rPr>
      <w:rFonts w:ascii="Times New Roman" w:hAnsi="Times New Roman" w:cs="Times New Roman"/>
      <w:sz w:val="8"/>
      <w:szCs w:val="8"/>
    </w:rPr>
  </w:style>
  <w:style w:type="character" w:customStyle="1" w:styleId="27">
    <w:name w:val="Основной текст (27)_"/>
    <w:basedOn w:val="DefaultParagraphFont"/>
    <w:link w:val="270"/>
    <w:uiPriority w:val="99"/>
    <w:locked/>
    <w:rsid w:val="00632E60"/>
    <w:rPr>
      <w:rFonts w:ascii="Times New Roman" w:hAnsi="Times New Roman" w:cs="Times New Roman"/>
      <w:sz w:val="8"/>
      <w:szCs w:val="8"/>
    </w:rPr>
  </w:style>
  <w:style w:type="character" w:customStyle="1" w:styleId="29">
    <w:name w:val="Основной текст (29)_"/>
    <w:basedOn w:val="DefaultParagraphFont"/>
    <w:link w:val="290"/>
    <w:uiPriority w:val="99"/>
    <w:locked/>
    <w:rsid w:val="00632E60"/>
    <w:rPr>
      <w:rFonts w:ascii="Times New Roman" w:hAnsi="Times New Roman" w:cs="Times New Roman"/>
      <w:sz w:val="8"/>
      <w:szCs w:val="8"/>
    </w:rPr>
  </w:style>
  <w:style w:type="character" w:customStyle="1" w:styleId="320">
    <w:name w:val="Основной текст (32)_"/>
    <w:basedOn w:val="DefaultParagraphFont"/>
    <w:link w:val="321"/>
    <w:uiPriority w:val="99"/>
    <w:locked/>
    <w:rsid w:val="00632E60"/>
    <w:rPr>
      <w:rFonts w:ascii="Times New Roman" w:hAnsi="Times New Roman" w:cs="Times New Roman"/>
      <w:sz w:val="8"/>
      <w:szCs w:val="8"/>
    </w:rPr>
  </w:style>
  <w:style w:type="character" w:customStyle="1" w:styleId="300">
    <w:name w:val="Основной текст (30)_"/>
    <w:basedOn w:val="DefaultParagraphFont"/>
    <w:link w:val="301"/>
    <w:uiPriority w:val="99"/>
    <w:locked/>
    <w:rsid w:val="00632E60"/>
    <w:rPr>
      <w:rFonts w:ascii="Times New Roman" w:hAnsi="Times New Roman" w:cs="Times New Roman"/>
      <w:sz w:val="8"/>
      <w:szCs w:val="8"/>
    </w:rPr>
  </w:style>
  <w:style w:type="character" w:customStyle="1" w:styleId="310">
    <w:name w:val="Основной текст (31)_"/>
    <w:basedOn w:val="DefaultParagraphFont"/>
    <w:link w:val="311"/>
    <w:uiPriority w:val="99"/>
    <w:locked/>
    <w:rsid w:val="00632E60"/>
    <w:rPr>
      <w:rFonts w:ascii="Times New Roman" w:hAnsi="Times New Roman" w:cs="Times New Roman"/>
      <w:sz w:val="8"/>
      <w:szCs w:val="8"/>
    </w:rPr>
  </w:style>
  <w:style w:type="character" w:customStyle="1" w:styleId="33">
    <w:name w:val="Основной текст (33)_"/>
    <w:basedOn w:val="DefaultParagraphFont"/>
    <w:link w:val="330"/>
    <w:uiPriority w:val="99"/>
    <w:locked/>
    <w:rsid w:val="00632E60"/>
    <w:rPr>
      <w:rFonts w:ascii="Times New Roman" w:hAnsi="Times New Roman" w:cs="Times New Roman"/>
      <w:sz w:val="8"/>
      <w:szCs w:val="8"/>
    </w:rPr>
  </w:style>
  <w:style w:type="character" w:customStyle="1" w:styleId="a2">
    <w:name w:val="Подпись к таблице_"/>
    <w:basedOn w:val="DefaultParagraphFont"/>
    <w:link w:val="a3"/>
    <w:uiPriority w:val="99"/>
    <w:locked/>
    <w:rsid w:val="00632E60"/>
    <w:rPr>
      <w:rFonts w:ascii="Times New Roman" w:hAnsi="Times New Roman" w:cs="Times New Roman"/>
      <w:spacing w:val="0"/>
      <w:sz w:val="27"/>
      <w:szCs w:val="27"/>
    </w:rPr>
  </w:style>
  <w:style w:type="character" w:customStyle="1" w:styleId="111">
    <w:name w:val="Основной текст + Полужирный11"/>
    <w:basedOn w:val="a"/>
    <w:uiPriority w:val="99"/>
    <w:rsid w:val="00632E60"/>
    <w:rPr>
      <w:b/>
      <w:bCs/>
    </w:rPr>
  </w:style>
  <w:style w:type="character" w:customStyle="1" w:styleId="162">
    <w:name w:val="Основной текст + Курсив16"/>
    <w:basedOn w:val="a"/>
    <w:uiPriority w:val="99"/>
    <w:rsid w:val="00632E60"/>
    <w:rPr>
      <w:i/>
      <w:iCs/>
    </w:rPr>
  </w:style>
  <w:style w:type="character" w:customStyle="1" w:styleId="152">
    <w:name w:val="Основной текст + Курсив15"/>
    <w:basedOn w:val="a"/>
    <w:uiPriority w:val="99"/>
    <w:rsid w:val="00632E60"/>
    <w:rPr>
      <w:i/>
      <w:iCs/>
      <w:u w:val="single"/>
    </w:rPr>
  </w:style>
  <w:style w:type="character" w:customStyle="1" w:styleId="189">
    <w:name w:val="Основной текст (18) + Полужирный9"/>
    <w:aliases w:val="Не курсив12"/>
    <w:basedOn w:val="180"/>
    <w:uiPriority w:val="99"/>
    <w:rsid w:val="00632E60"/>
    <w:rPr>
      <w:b/>
      <w:bCs/>
      <w:i/>
      <w:iCs/>
    </w:rPr>
  </w:style>
  <w:style w:type="character" w:customStyle="1" w:styleId="18100">
    <w:name w:val="Основной текст (18)10"/>
    <w:basedOn w:val="180"/>
    <w:uiPriority w:val="99"/>
    <w:rsid w:val="00632E60"/>
    <w:rPr>
      <w:u w:val="single"/>
    </w:rPr>
  </w:style>
  <w:style w:type="character" w:customStyle="1" w:styleId="188">
    <w:name w:val="Основной текст (18) + Полужирный8"/>
    <w:aliases w:val="Не курсив11"/>
    <w:basedOn w:val="180"/>
    <w:uiPriority w:val="99"/>
    <w:rsid w:val="00632E60"/>
    <w:rPr>
      <w:b/>
      <w:bCs/>
      <w:i/>
      <w:iCs/>
    </w:rPr>
  </w:style>
  <w:style w:type="character" w:customStyle="1" w:styleId="102">
    <w:name w:val="Основной текст + Полужирный10"/>
    <w:basedOn w:val="a"/>
    <w:uiPriority w:val="99"/>
    <w:rsid w:val="00632E60"/>
    <w:rPr>
      <w:b/>
      <w:bCs/>
    </w:rPr>
  </w:style>
  <w:style w:type="character" w:customStyle="1" w:styleId="142">
    <w:name w:val="Основной текст + Курсив14"/>
    <w:basedOn w:val="a"/>
    <w:uiPriority w:val="99"/>
    <w:rsid w:val="00632E60"/>
    <w:rPr>
      <w:i/>
      <w:iCs/>
    </w:rPr>
  </w:style>
  <w:style w:type="character" w:customStyle="1" w:styleId="132">
    <w:name w:val="Основной текст + Курсив13"/>
    <w:basedOn w:val="a"/>
    <w:uiPriority w:val="99"/>
    <w:rsid w:val="00632E60"/>
    <w:rPr>
      <w:i/>
      <w:iCs/>
      <w:u w:val="single"/>
    </w:rPr>
  </w:style>
  <w:style w:type="character" w:customStyle="1" w:styleId="1890">
    <w:name w:val="Основной текст (18)9"/>
    <w:basedOn w:val="180"/>
    <w:uiPriority w:val="99"/>
    <w:rsid w:val="00632E60"/>
    <w:rPr>
      <w:u w:val="single"/>
    </w:rPr>
  </w:style>
  <w:style w:type="character" w:customStyle="1" w:styleId="91">
    <w:name w:val="Основной текст + Полужирный9"/>
    <w:basedOn w:val="a"/>
    <w:uiPriority w:val="99"/>
    <w:rsid w:val="00632E60"/>
    <w:rPr>
      <w:b/>
      <w:bCs/>
    </w:rPr>
  </w:style>
  <w:style w:type="character" w:customStyle="1" w:styleId="122">
    <w:name w:val="Основной текст + Курсив12"/>
    <w:basedOn w:val="a"/>
    <w:uiPriority w:val="99"/>
    <w:rsid w:val="00632E60"/>
    <w:rPr>
      <w:i/>
      <w:iCs/>
    </w:rPr>
  </w:style>
  <w:style w:type="character" w:customStyle="1" w:styleId="112">
    <w:name w:val="Основной текст + Курсив11"/>
    <w:basedOn w:val="a"/>
    <w:uiPriority w:val="99"/>
    <w:rsid w:val="00632E60"/>
    <w:rPr>
      <w:i/>
      <w:iCs/>
      <w:u w:val="single"/>
    </w:rPr>
  </w:style>
  <w:style w:type="character" w:customStyle="1" w:styleId="1870">
    <w:name w:val="Основной текст (18) + Полужирный7"/>
    <w:aliases w:val="Не курсив10"/>
    <w:basedOn w:val="180"/>
    <w:uiPriority w:val="99"/>
    <w:rsid w:val="00632E60"/>
    <w:rPr>
      <w:b/>
      <w:bCs/>
      <w:i/>
      <w:iCs/>
    </w:rPr>
  </w:style>
  <w:style w:type="character" w:customStyle="1" w:styleId="1880">
    <w:name w:val="Основной текст (18)8"/>
    <w:basedOn w:val="180"/>
    <w:uiPriority w:val="99"/>
    <w:rsid w:val="00632E60"/>
    <w:rPr>
      <w:u w:val="single"/>
    </w:rPr>
  </w:style>
  <w:style w:type="character" w:customStyle="1" w:styleId="1830">
    <w:name w:val="Основной текст (18) + Не курсив3"/>
    <w:basedOn w:val="180"/>
    <w:uiPriority w:val="99"/>
    <w:rsid w:val="00632E60"/>
    <w:rPr>
      <w:i/>
      <w:iCs/>
    </w:rPr>
  </w:style>
  <w:style w:type="character" w:customStyle="1" w:styleId="1820">
    <w:name w:val="Основной текст (18) + Не курсив2"/>
    <w:basedOn w:val="180"/>
    <w:uiPriority w:val="99"/>
    <w:rsid w:val="00632E60"/>
    <w:rPr>
      <w:i/>
      <w:iCs/>
      <w:u w:val="single"/>
    </w:rPr>
  </w:style>
  <w:style w:type="character" w:customStyle="1" w:styleId="81">
    <w:name w:val="Основной текст + Полужирный8"/>
    <w:basedOn w:val="a"/>
    <w:uiPriority w:val="99"/>
    <w:rsid w:val="00632E60"/>
    <w:rPr>
      <w:b/>
      <w:bCs/>
      <w:u w:val="single"/>
    </w:rPr>
  </w:style>
  <w:style w:type="character" w:customStyle="1" w:styleId="2a">
    <w:name w:val="Основной текст2"/>
    <w:basedOn w:val="a"/>
    <w:uiPriority w:val="99"/>
    <w:rsid w:val="00632E60"/>
    <w:rPr>
      <w:u w:val="single"/>
    </w:rPr>
  </w:style>
  <w:style w:type="character" w:customStyle="1" w:styleId="34">
    <w:name w:val="Основной текст (34)_"/>
    <w:basedOn w:val="DefaultParagraphFont"/>
    <w:link w:val="340"/>
    <w:uiPriority w:val="99"/>
    <w:locked/>
    <w:rsid w:val="00632E60"/>
    <w:rPr>
      <w:rFonts w:ascii="Franklin Gothic Book" w:eastAsia="Times New Roman" w:hAnsi="Franklin Gothic Book" w:cs="Franklin Gothic Book"/>
      <w:sz w:val="28"/>
      <w:szCs w:val="28"/>
    </w:rPr>
  </w:style>
  <w:style w:type="character" w:customStyle="1" w:styleId="36">
    <w:name w:val="Основной текст (36)_"/>
    <w:basedOn w:val="DefaultParagraphFont"/>
    <w:link w:val="360"/>
    <w:uiPriority w:val="99"/>
    <w:locked/>
    <w:rsid w:val="00632E60"/>
    <w:rPr>
      <w:rFonts w:ascii="Times New Roman" w:hAnsi="Times New Roman" w:cs="Times New Roman"/>
      <w:sz w:val="9"/>
      <w:szCs w:val="9"/>
    </w:rPr>
  </w:style>
  <w:style w:type="character" w:customStyle="1" w:styleId="38">
    <w:name w:val="Основной текст (38)_"/>
    <w:basedOn w:val="DefaultParagraphFont"/>
    <w:link w:val="380"/>
    <w:uiPriority w:val="99"/>
    <w:locked/>
    <w:rsid w:val="00632E60"/>
    <w:rPr>
      <w:rFonts w:ascii="Times New Roman" w:hAnsi="Times New Roman" w:cs="Times New Roman"/>
      <w:sz w:val="11"/>
      <w:szCs w:val="11"/>
    </w:rPr>
  </w:style>
  <w:style w:type="character" w:customStyle="1" w:styleId="35">
    <w:name w:val="Основной текст (35)_"/>
    <w:basedOn w:val="DefaultParagraphFont"/>
    <w:link w:val="350"/>
    <w:uiPriority w:val="99"/>
    <w:locked/>
    <w:rsid w:val="00632E60"/>
    <w:rPr>
      <w:rFonts w:ascii="Gungsuh" w:eastAsia="Gungsuh" w:hAnsi="Gungsuh" w:cs="Gungsuh"/>
      <w:sz w:val="9"/>
      <w:szCs w:val="9"/>
    </w:rPr>
  </w:style>
  <w:style w:type="character" w:customStyle="1" w:styleId="37">
    <w:name w:val="Основной текст (37)_"/>
    <w:basedOn w:val="DefaultParagraphFont"/>
    <w:link w:val="370"/>
    <w:uiPriority w:val="99"/>
    <w:locked/>
    <w:rsid w:val="00632E60"/>
    <w:rPr>
      <w:rFonts w:ascii="Times New Roman" w:hAnsi="Times New Roman" w:cs="Times New Roman"/>
      <w:sz w:val="8"/>
      <w:szCs w:val="8"/>
    </w:rPr>
  </w:style>
  <w:style w:type="character" w:customStyle="1" w:styleId="39">
    <w:name w:val="Основной текст (39)_"/>
    <w:basedOn w:val="DefaultParagraphFont"/>
    <w:link w:val="390"/>
    <w:uiPriority w:val="99"/>
    <w:locked/>
    <w:rsid w:val="00632E60"/>
    <w:rPr>
      <w:rFonts w:ascii="Times New Roman" w:hAnsi="Times New Roman" w:cs="Times New Roman"/>
      <w:sz w:val="8"/>
      <w:szCs w:val="8"/>
    </w:rPr>
  </w:style>
  <w:style w:type="character" w:customStyle="1" w:styleId="400">
    <w:name w:val="Основной текст (40)_"/>
    <w:basedOn w:val="DefaultParagraphFont"/>
    <w:link w:val="401"/>
    <w:uiPriority w:val="99"/>
    <w:locked/>
    <w:rsid w:val="00632E60"/>
    <w:rPr>
      <w:rFonts w:ascii="Times New Roman" w:hAnsi="Times New Roman" w:cs="Times New Roman"/>
      <w:spacing w:val="0"/>
      <w:sz w:val="26"/>
      <w:szCs w:val="26"/>
    </w:rPr>
  </w:style>
  <w:style w:type="character" w:customStyle="1" w:styleId="42">
    <w:name w:val="Основной текст (42)_"/>
    <w:basedOn w:val="DefaultParagraphFont"/>
    <w:link w:val="420"/>
    <w:uiPriority w:val="99"/>
    <w:locked/>
    <w:rsid w:val="00632E60"/>
    <w:rPr>
      <w:rFonts w:ascii="Times New Roman" w:hAnsi="Times New Roman" w:cs="Times New Roman"/>
      <w:sz w:val="8"/>
      <w:szCs w:val="8"/>
    </w:rPr>
  </w:style>
  <w:style w:type="character" w:customStyle="1" w:styleId="410">
    <w:name w:val="Основной текст (41)_"/>
    <w:basedOn w:val="DefaultParagraphFont"/>
    <w:link w:val="411"/>
    <w:uiPriority w:val="99"/>
    <w:locked/>
    <w:rsid w:val="00632E60"/>
    <w:rPr>
      <w:rFonts w:ascii="Times New Roman" w:hAnsi="Times New Roman" w:cs="Times New Roman"/>
      <w:sz w:val="8"/>
      <w:szCs w:val="8"/>
    </w:rPr>
  </w:style>
  <w:style w:type="character" w:customStyle="1" w:styleId="43">
    <w:name w:val="Основной текст (43)_"/>
    <w:basedOn w:val="DefaultParagraphFont"/>
    <w:link w:val="430"/>
    <w:uiPriority w:val="99"/>
    <w:locked/>
    <w:rsid w:val="00632E60"/>
    <w:rPr>
      <w:rFonts w:ascii="Times New Roman" w:hAnsi="Times New Roman" w:cs="Times New Roman"/>
      <w:sz w:val="9"/>
      <w:szCs w:val="9"/>
    </w:rPr>
  </w:style>
  <w:style w:type="character" w:customStyle="1" w:styleId="1860">
    <w:name w:val="Основной текст (18) + Полужирный6"/>
    <w:aliases w:val="Не курсив9"/>
    <w:basedOn w:val="180"/>
    <w:uiPriority w:val="99"/>
    <w:rsid w:val="00632E60"/>
    <w:rPr>
      <w:b/>
      <w:bCs/>
      <w:i/>
      <w:iCs/>
    </w:rPr>
  </w:style>
  <w:style w:type="character" w:customStyle="1" w:styleId="1871">
    <w:name w:val="Основной текст (18)7"/>
    <w:basedOn w:val="180"/>
    <w:uiPriority w:val="99"/>
    <w:rsid w:val="00632E60"/>
    <w:rPr>
      <w:u w:val="single"/>
    </w:rPr>
  </w:style>
  <w:style w:type="character" w:customStyle="1" w:styleId="1813pt">
    <w:name w:val="Основной текст (18) + 13 pt"/>
    <w:aliases w:val="Не курсив8"/>
    <w:basedOn w:val="180"/>
    <w:uiPriority w:val="99"/>
    <w:rsid w:val="00632E60"/>
    <w:rPr>
      <w:i/>
      <w:iCs/>
      <w:sz w:val="26"/>
      <w:szCs w:val="26"/>
    </w:rPr>
  </w:style>
  <w:style w:type="character" w:customStyle="1" w:styleId="1813pt1">
    <w:name w:val="Основной текст (18) + 13 pt1"/>
    <w:aliases w:val="Полужирный,Интервал 1 pt,Масштаб 90%"/>
    <w:basedOn w:val="180"/>
    <w:uiPriority w:val="99"/>
    <w:rsid w:val="00632E60"/>
    <w:rPr>
      <w:b/>
      <w:bCs/>
      <w:spacing w:val="30"/>
      <w:w w:val="90"/>
      <w:sz w:val="26"/>
      <w:szCs w:val="26"/>
    </w:rPr>
  </w:style>
  <w:style w:type="character" w:customStyle="1" w:styleId="4013">
    <w:name w:val="Основной текст (40) + 13"/>
    <w:aliases w:val="5 pt,Полужирный1"/>
    <w:basedOn w:val="400"/>
    <w:uiPriority w:val="99"/>
    <w:rsid w:val="00632E60"/>
    <w:rPr>
      <w:b/>
      <w:bCs/>
      <w:sz w:val="27"/>
      <w:szCs w:val="27"/>
    </w:rPr>
  </w:style>
  <w:style w:type="character" w:customStyle="1" w:styleId="40132">
    <w:name w:val="Основной текст (40) + 132"/>
    <w:aliases w:val="5 pt3,Курсив3"/>
    <w:basedOn w:val="400"/>
    <w:uiPriority w:val="99"/>
    <w:rsid w:val="00632E60"/>
    <w:rPr>
      <w:i/>
      <w:iCs/>
      <w:sz w:val="27"/>
      <w:szCs w:val="27"/>
    </w:rPr>
  </w:style>
  <w:style w:type="character" w:customStyle="1" w:styleId="40131">
    <w:name w:val="Основной текст (40) + 131"/>
    <w:aliases w:val="5 pt2,Курсив2"/>
    <w:basedOn w:val="400"/>
    <w:uiPriority w:val="99"/>
    <w:rsid w:val="00632E60"/>
    <w:rPr>
      <w:i/>
      <w:iCs/>
      <w:sz w:val="27"/>
      <w:szCs w:val="27"/>
      <w:u w:val="single"/>
    </w:rPr>
  </w:style>
  <w:style w:type="character" w:customStyle="1" w:styleId="1850">
    <w:name w:val="Основной текст (18) + Полужирный5"/>
    <w:aliases w:val="Не курсив7"/>
    <w:basedOn w:val="180"/>
    <w:uiPriority w:val="99"/>
    <w:rsid w:val="00632E60"/>
    <w:rPr>
      <w:b/>
      <w:bCs/>
      <w:i/>
      <w:iCs/>
    </w:rPr>
  </w:style>
  <w:style w:type="character" w:customStyle="1" w:styleId="1861">
    <w:name w:val="Основной текст (18)6"/>
    <w:basedOn w:val="180"/>
    <w:uiPriority w:val="99"/>
    <w:rsid w:val="00632E60"/>
    <w:rPr>
      <w:u w:val="single"/>
    </w:rPr>
  </w:style>
  <w:style w:type="character" w:customStyle="1" w:styleId="71">
    <w:name w:val="Основной текст + Полужирный7"/>
    <w:basedOn w:val="a"/>
    <w:uiPriority w:val="99"/>
    <w:rsid w:val="00632E60"/>
    <w:rPr>
      <w:b/>
      <w:bCs/>
    </w:rPr>
  </w:style>
  <w:style w:type="character" w:customStyle="1" w:styleId="103">
    <w:name w:val="Основной текст + Курсив10"/>
    <w:basedOn w:val="a"/>
    <w:uiPriority w:val="99"/>
    <w:rsid w:val="00632E60"/>
    <w:rPr>
      <w:i/>
      <w:iCs/>
    </w:rPr>
  </w:style>
  <w:style w:type="character" w:customStyle="1" w:styleId="92">
    <w:name w:val="Основной текст + Курсив9"/>
    <w:basedOn w:val="a"/>
    <w:uiPriority w:val="99"/>
    <w:rsid w:val="00632E60"/>
    <w:rPr>
      <w:i/>
      <w:iCs/>
      <w:u w:val="single"/>
    </w:rPr>
  </w:style>
  <w:style w:type="character" w:customStyle="1" w:styleId="3a">
    <w:name w:val="Основной текст3"/>
    <w:basedOn w:val="a"/>
    <w:uiPriority w:val="99"/>
    <w:rsid w:val="00632E60"/>
    <w:rPr>
      <w:u w:val="single"/>
    </w:rPr>
  </w:style>
  <w:style w:type="character" w:customStyle="1" w:styleId="61">
    <w:name w:val="Основной текст + Полужирный6"/>
    <w:basedOn w:val="a"/>
    <w:uiPriority w:val="99"/>
    <w:rsid w:val="00632E60"/>
    <w:rPr>
      <w:b/>
      <w:bCs/>
    </w:rPr>
  </w:style>
  <w:style w:type="character" w:customStyle="1" w:styleId="82">
    <w:name w:val="Основной текст + Курсив8"/>
    <w:basedOn w:val="a"/>
    <w:uiPriority w:val="99"/>
    <w:rsid w:val="00632E60"/>
    <w:rPr>
      <w:i/>
      <w:iCs/>
    </w:rPr>
  </w:style>
  <w:style w:type="character" w:customStyle="1" w:styleId="72">
    <w:name w:val="Основной текст + Курсив7"/>
    <w:basedOn w:val="a"/>
    <w:uiPriority w:val="99"/>
    <w:rsid w:val="00632E60"/>
    <w:rPr>
      <w:i/>
      <w:iCs/>
      <w:u w:val="single"/>
    </w:rPr>
  </w:style>
  <w:style w:type="character" w:customStyle="1" w:styleId="1841">
    <w:name w:val="Основной текст (18) + Полужирный4"/>
    <w:aliases w:val="Не курсив6"/>
    <w:basedOn w:val="180"/>
    <w:uiPriority w:val="99"/>
    <w:rsid w:val="00632E60"/>
    <w:rPr>
      <w:b/>
      <w:bCs/>
      <w:i/>
      <w:iCs/>
    </w:rPr>
  </w:style>
  <w:style w:type="character" w:customStyle="1" w:styleId="1851">
    <w:name w:val="Основной текст (18)5"/>
    <w:basedOn w:val="180"/>
    <w:uiPriority w:val="99"/>
    <w:rsid w:val="00632E60"/>
    <w:rPr>
      <w:u w:val="single"/>
    </w:rPr>
  </w:style>
  <w:style w:type="character" w:customStyle="1" w:styleId="123">
    <w:name w:val="Основной текст + 12"/>
    <w:aliases w:val="5 pt1,Курсив1"/>
    <w:basedOn w:val="a"/>
    <w:uiPriority w:val="99"/>
    <w:rsid w:val="00632E60"/>
    <w:rPr>
      <w:i/>
      <w:iCs/>
      <w:sz w:val="25"/>
      <w:szCs w:val="25"/>
    </w:rPr>
  </w:style>
  <w:style w:type="character" w:customStyle="1" w:styleId="44">
    <w:name w:val="Основной текст4"/>
    <w:basedOn w:val="a"/>
    <w:uiPriority w:val="99"/>
    <w:rsid w:val="00632E60"/>
    <w:rPr>
      <w:u w:val="single"/>
    </w:rPr>
  </w:style>
  <w:style w:type="character" w:customStyle="1" w:styleId="440">
    <w:name w:val="Основной текст (44)_"/>
    <w:basedOn w:val="DefaultParagraphFont"/>
    <w:link w:val="441"/>
    <w:uiPriority w:val="99"/>
    <w:locked/>
    <w:rsid w:val="00632E60"/>
    <w:rPr>
      <w:rFonts w:ascii="Franklin Gothic Book" w:eastAsia="Times New Roman" w:hAnsi="Franklin Gothic Book" w:cs="Franklin Gothic Book"/>
      <w:sz w:val="28"/>
      <w:szCs w:val="28"/>
    </w:rPr>
  </w:style>
  <w:style w:type="character" w:customStyle="1" w:styleId="46">
    <w:name w:val="Основной текст (46)_"/>
    <w:basedOn w:val="DefaultParagraphFont"/>
    <w:link w:val="460"/>
    <w:uiPriority w:val="99"/>
    <w:locked/>
    <w:rsid w:val="00632E60"/>
    <w:rPr>
      <w:rFonts w:ascii="Times New Roman" w:hAnsi="Times New Roman" w:cs="Times New Roman"/>
      <w:sz w:val="8"/>
      <w:szCs w:val="8"/>
    </w:rPr>
  </w:style>
  <w:style w:type="character" w:customStyle="1" w:styleId="45">
    <w:name w:val="Основной текст (45)_"/>
    <w:basedOn w:val="DefaultParagraphFont"/>
    <w:link w:val="450"/>
    <w:uiPriority w:val="99"/>
    <w:locked/>
    <w:rsid w:val="00632E60"/>
    <w:rPr>
      <w:rFonts w:ascii="Gungsuh" w:eastAsia="Gungsuh" w:hAnsi="Gungsuh" w:cs="Gungsuh"/>
      <w:sz w:val="8"/>
      <w:szCs w:val="8"/>
    </w:rPr>
  </w:style>
  <w:style w:type="character" w:customStyle="1" w:styleId="47">
    <w:name w:val="Основной текст (47)_"/>
    <w:basedOn w:val="DefaultParagraphFont"/>
    <w:link w:val="470"/>
    <w:uiPriority w:val="99"/>
    <w:locked/>
    <w:rsid w:val="00632E60"/>
    <w:rPr>
      <w:rFonts w:ascii="Times New Roman" w:hAnsi="Times New Roman" w:cs="Times New Roman"/>
      <w:sz w:val="8"/>
      <w:szCs w:val="8"/>
    </w:rPr>
  </w:style>
  <w:style w:type="character" w:customStyle="1" w:styleId="48">
    <w:name w:val="Основной текст (48)_"/>
    <w:basedOn w:val="DefaultParagraphFont"/>
    <w:link w:val="480"/>
    <w:uiPriority w:val="99"/>
    <w:locked/>
    <w:rsid w:val="00632E60"/>
    <w:rPr>
      <w:rFonts w:ascii="Times New Roman" w:hAnsi="Times New Roman" w:cs="Times New Roman"/>
      <w:sz w:val="8"/>
      <w:szCs w:val="8"/>
    </w:rPr>
  </w:style>
  <w:style w:type="character" w:customStyle="1" w:styleId="49">
    <w:name w:val="Основной текст (49)_"/>
    <w:basedOn w:val="DefaultParagraphFont"/>
    <w:link w:val="490"/>
    <w:uiPriority w:val="99"/>
    <w:locked/>
    <w:rsid w:val="00632E60"/>
    <w:rPr>
      <w:rFonts w:ascii="Times New Roman" w:hAnsi="Times New Roman" w:cs="Times New Roman"/>
      <w:sz w:val="8"/>
      <w:szCs w:val="8"/>
    </w:rPr>
  </w:style>
  <w:style w:type="character" w:customStyle="1" w:styleId="52">
    <w:name w:val="Основной текст + Полужирный5"/>
    <w:basedOn w:val="a"/>
    <w:uiPriority w:val="99"/>
    <w:rsid w:val="00632E60"/>
    <w:rPr>
      <w:b/>
      <w:bCs/>
    </w:rPr>
  </w:style>
  <w:style w:type="character" w:customStyle="1" w:styleId="62">
    <w:name w:val="Основной текст + Курсив6"/>
    <w:basedOn w:val="a"/>
    <w:uiPriority w:val="99"/>
    <w:rsid w:val="00632E60"/>
    <w:rPr>
      <w:i/>
      <w:iCs/>
    </w:rPr>
  </w:style>
  <w:style w:type="character" w:customStyle="1" w:styleId="53">
    <w:name w:val="Основной текст + Курсив5"/>
    <w:basedOn w:val="a"/>
    <w:uiPriority w:val="99"/>
    <w:rsid w:val="00632E60"/>
    <w:rPr>
      <w:i/>
      <w:iCs/>
      <w:u w:val="single"/>
    </w:rPr>
  </w:style>
  <w:style w:type="character" w:customStyle="1" w:styleId="1831">
    <w:name w:val="Основной текст (18) + Полужирный3"/>
    <w:aliases w:val="Не курсив5"/>
    <w:basedOn w:val="180"/>
    <w:uiPriority w:val="99"/>
    <w:rsid w:val="00632E60"/>
    <w:rPr>
      <w:b/>
      <w:bCs/>
      <w:i/>
      <w:iCs/>
    </w:rPr>
  </w:style>
  <w:style w:type="character" w:customStyle="1" w:styleId="1842">
    <w:name w:val="Основной текст (18)4"/>
    <w:basedOn w:val="180"/>
    <w:uiPriority w:val="99"/>
    <w:rsid w:val="00632E60"/>
    <w:rPr>
      <w:u w:val="single"/>
    </w:rPr>
  </w:style>
  <w:style w:type="character" w:customStyle="1" w:styleId="4a">
    <w:name w:val="Основной текст + Полужирный4"/>
    <w:basedOn w:val="a"/>
    <w:uiPriority w:val="99"/>
    <w:rsid w:val="00632E60"/>
    <w:rPr>
      <w:b/>
      <w:bCs/>
      <w:u w:val="single"/>
    </w:rPr>
  </w:style>
  <w:style w:type="character" w:customStyle="1" w:styleId="1821">
    <w:name w:val="Основной текст (18) + Полужирный2"/>
    <w:aliases w:val="Не курсив4"/>
    <w:basedOn w:val="180"/>
    <w:uiPriority w:val="99"/>
    <w:rsid w:val="00632E60"/>
    <w:rPr>
      <w:b/>
      <w:bCs/>
      <w:i/>
      <w:iCs/>
    </w:rPr>
  </w:style>
  <w:style w:type="character" w:customStyle="1" w:styleId="1832">
    <w:name w:val="Основной текст (18)3"/>
    <w:basedOn w:val="180"/>
    <w:uiPriority w:val="99"/>
    <w:rsid w:val="00632E60"/>
    <w:rPr>
      <w:u w:val="single"/>
    </w:rPr>
  </w:style>
  <w:style w:type="character" w:customStyle="1" w:styleId="3b">
    <w:name w:val="Основной текст + Полужирный3"/>
    <w:basedOn w:val="a"/>
    <w:uiPriority w:val="99"/>
    <w:rsid w:val="00632E60"/>
    <w:rPr>
      <w:b/>
      <w:bCs/>
    </w:rPr>
  </w:style>
  <w:style w:type="character" w:customStyle="1" w:styleId="4b">
    <w:name w:val="Основной текст + Курсив4"/>
    <w:basedOn w:val="a"/>
    <w:uiPriority w:val="99"/>
    <w:rsid w:val="00632E60"/>
    <w:rPr>
      <w:i/>
      <w:iCs/>
    </w:rPr>
  </w:style>
  <w:style w:type="character" w:customStyle="1" w:styleId="3c">
    <w:name w:val="Основной текст + Курсив3"/>
    <w:basedOn w:val="a"/>
    <w:uiPriority w:val="99"/>
    <w:rsid w:val="00632E60"/>
    <w:rPr>
      <w:i/>
      <w:iCs/>
      <w:u w:val="single"/>
    </w:rPr>
  </w:style>
  <w:style w:type="character" w:customStyle="1" w:styleId="2b">
    <w:name w:val="Основной текст + Полужирный2"/>
    <w:basedOn w:val="a"/>
    <w:uiPriority w:val="99"/>
    <w:rsid w:val="00632E60"/>
    <w:rPr>
      <w:b/>
      <w:bCs/>
    </w:rPr>
  </w:style>
  <w:style w:type="character" w:customStyle="1" w:styleId="2c">
    <w:name w:val="Основной текст + Курсив2"/>
    <w:basedOn w:val="a"/>
    <w:uiPriority w:val="99"/>
    <w:rsid w:val="00632E60"/>
    <w:rPr>
      <w:i/>
      <w:iCs/>
    </w:rPr>
  </w:style>
  <w:style w:type="character" w:customStyle="1" w:styleId="1b">
    <w:name w:val="Основной текст + Курсив1"/>
    <w:basedOn w:val="a"/>
    <w:uiPriority w:val="99"/>
    <w:rsid w:val="00632E60"/>
    <w:rPr>
      <w:i/>
      <w:iCs/>
      <w:u w:val="single"/>
    </w:rPr>
  </w:style>
  <w:style w:type="character" w:customStyle="1" w:styleId="1814">
    <w:name w:val="Основной текст (18) + Полужирный1"/>
    <w:aliases w:val="Не курсив3"/>
    <w:basedOn w:val="180"/>
    <w:uiPriority w:val="99"/>
    <w:rsid w:val="00632E60"/>
    <w:rPr>
      <w:b/>
      <w:bCs/>
      <w:i/>
      <w:iCs/>
    </w:rPr>
  </w:style>
  <w:style w:type="character" w:customStyle="1" w:styleId="1822">
    <w:name w:val="Основной текст (18)2"/>
    <w:basedOn w:val="180"/>
    <w:uiPriority w:val="99"/>
    <w:rsid w:val="00632E60"/>
    <w:rPr>
      <w:u w:val="single"/>
    </w:rPr>
  </w:style>
  <w:style w:type="character" w:customStyle="1" w:styleId="1815">
    <w:name w:val="Основной текст (18) + Не курсив1"/>
    <w:basedOn w:val="180"/>
    <w:uiPriority w:val="99"/>
    <w:rsid w:val="00632E60"/>
    <w:rPr>
      <w:i/>
      <w:iCs/>
    </w:rPr>
  </w:style>
  <w:style w:type="character" w:customStyle="1" w:styleId="313pt">
    <w:name w:val="Основной текст (3) + 13 pt"/>
    <w:aliases w:val="Не полужирный,Не курсив2"/>
    <w:basedOn w:val="31"/>
    <w:uiPriority w:val="99"/>
    <w:rsid w:val="00632E60"/>
    <w:rPr>
      <w:b/>
      <w:bCs/>
      <w:i/>
      <w:iCs/>
      <w:sz w:val="26"/>
      <w:szCs w:val="26"/>
    </w:rPr>
  </w:style>
  <w:style w:type="character" w:customStyle="1" w:styleId="3d">
    <w:name w:val="Основной текст (3) + Не полужирный"/>
    <w:aliases w:val="Не курсив1"/>
    <w:basedOn w:val="31"/>
    <w:uiPriority w:val="99"/>
    <w:rsid w:val="00632E60"/>
    <w:rPr>
      <w:b/>
      <w:bCs/>
      <w:i/>
      <w:iCs/>
    </w:rPr>
  </w:style>
  <w:style w:type="character" w:customStyle="1" w:styleId="1c">
    <w:name w:val="Основной текст + Полужирный1"/>
    <w:basedOn w:val="a"/>
    <w:uiPriority w:val="99"/>
    <w:rsid w:val="00632E60"/>
    <w:rPr>
      <w:b/>
      <w:bCs/>
    </w:rPr>
  </w:style>
  <w:style w:type="paragraph" w:customStyle="1" w:styleId="20">
    <w:name w:val="Заголовок №2"/>
    <w:basedOn w:val="Normal"/>
    <w:link w:val="2"/>
    <w:uiPriority w:val="99"/>
    <w:rsid w:val="00632E60"/>
    <w:pPr>
      <w:shd w:val="clear" w:color="auto" w:fill="FFFFFF"/>
      <w:spacing w:after="240" w:line="331" w:lineRule="exact"/>
      <w:jc w:val="right"/>
      <w:outlineLvl w:val="1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5">
    <w:name w:val="Основной текст5"/>
    <w:basedOn w:val="Normal"/>
    <w:link w:val="a"/>
    <w:uiPriority w:val="99"/>
    <w:rsid w:val="00632E60"/>
    <w:pPr>
      <w:shd w:val="clear" w:color="auto" w:fill="FFFFFF"/>
      <w:spacing w:line="317" w:lineRule="exact"/>
      <w:ind w:hanging="700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30">
    <w:name w:val="Заголовок №3"/>
    <w:basedOn w:val="Normal"/>
    <w:link w:val="3"/>
    <w:uiPriority w:val="99"/>
    <w:rsid w:val="00632E60"/>
    <w:pPr>
      <w:shd w:val="clear" w:color="auto" w:fill="FFFFFF"/>
      <w:spacing w:line="331" w:lineRule="exact"/>
      <w:jc w:val="both"/>
      <w:outlineLvl w:val="2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2">
    <w:name w:val="Основной текст (2)"/>
    <w:basedOn w:val="Normal"/>
    <w:link w:val="21"/>
    <w:uiPriority w:val="99"/>
    <w:rsid w:val="00632E60"/>
    <w:pPr>
      <w:shd w:val="clear" w:color="auto" w:fill="FFFFFF"/>
      <w:spacing w:line="33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32">
    <w:name w:val="Основной текст (3)"/>
    <w:basedOn w:val="Normal"/>
    <w:link w:val="31"/>
    <w:uiPriority w:val="99"/>
    <w:rsid w:val="00632E60"/>
    <w:pPr>
      <w:shd w:val="clear" w:color="auto" w:fill="FFFFFF"/>
      <w:spacing w:line="317" w:lineRule="exact"/>
      <w:ind w:hanging="320"/>
      <w:jc w:val="both"/>
    </w:pPr>
    <w:rPr>
      <w:rFonts w:ascii="Times New Roman" w:hAnsi="Times New Roman" w:cs="Times New Roman"/>
      <w:b/>
      <w:bCs/>
      <w:i/>
      <w:iCs/>
      <w:sz w:val="27"/>
      <w:szCs w:val="27"/>
    </w:rPr>
  </w:style>
  <w:style w:type="paragraph" w:customStyle="1" w:styleId="40">
    <w:name w:val="Основной текст (4)"/>
    <w:basedOn w:val="Normal"/>
    <w:link w:val="4"/>
    <w:uiPriority w:val="99"/>
    <w:rsid w:val="00632E60"/>
    <w:pPr>
      <w:shd w:val="clear" w:color="auto" w:fill="FFFFFF"/>
      <w:spacing w:line="317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10">
    <w:name w:val="Заголовок №1"/>
    <w:basedOn w:val="Normal"/>
    <w:link w:val="1"/>
    <w:uiPriority w:val="99"/>
    <w:rsid w:val="00632E60"/>
    <w:pPr>
      <w:shd w:val="clear" w:color="auto" w:fill="FFFFFF"/>
      <w:spacing w:before="300" w:after="60" w:line="240" w:lineRule="atLeast"/>
      <w:outlineLvl w:val="0"/>
    </w:pPr>
    <w:rPr>
      <w:rFonts w:ascii="Times New Roman" w:hAnsi="Times New Roman" w:cs="Times New Roman"/>
      <w:sz w:val="26"/>
      <w:szCs w:val="26"/>
    </w:rPr>
  </w:style>
  <w:style w:type="paragraph" w:customStyle="1" w:styleId="221">
    <w:name w:val="Заголовок №2 (2)"/>
    <w:basedOn w:val="Normal"/>
    <w:link w:val="220"/>
    <w:uiPriority w:val="99"/>
    <w:rsid w:val="00632E60"/>
    <w:pPr>
      <w:shd w:val="clear" w:color="auto" w:fill="FFFFFF"/>
      <w:spacing w:line="312" w:lineRule="exact"/>
      <w:outlineLvl w:val="1"/>
    </w:pPr>
    <w:rPr>
      <w:rFonts w:ascii="Times New Roman" w:hAnsi="Times New Roman" w:cs="Times New Roman"/>
      <w:sz w:val="27"/>
      <w:szCs w:val="27"/>
    </w:rPr>
  </w:style>
  <w:style w:type="paragraph" w:customStyle="1" w:styleId="230">
    <w:name w:val="Заголовок №2 (3)"/>
    <w:basedOn w:val="Normal"/>
    <w:link w:val="23"/>
    <w:uiPriority w:val="99"/>
    <w:rsid w:val="00632E60"/>
    <w:pPr>
      <w:shd w:val="clear" w:color="auto" w:fill="FFFFFF"/>
      <w:spacing w:line="312" w:lineRule="exact"/>
      <w:outlineLvl w:val="1"/>
    </w:pPr>
    <w:rPr>
      <w:rFonts w:ascii="Times New Roman" w:hAnsi="Times New Roman" w:cs="Times New Roman"/>
      <w:b/>
      <w:bCs/>
      <w:i/>
      <w:iCs/>
      <w:sz w:val="27"/>
      <w:szCs w:val="27"/>
    </w:rPr>
  </w:style>
  <w:style w:type="paragraph" w:customStyle="1" w:styleId="60">
    <w:name w:val="Основной текст (6)"/>
    <w:basedOn w:val="Normal"/>
    <w:link w:val="6"/>
    <w:uiPriority w:val="99"/>
    <w:rsid w:val="00632E60"/>
    <w:pPr>
      <w:shd w:val="clear" w:color="auto" w:fill="FFFFFF"/>
      <w:spacing w:after="60" w:line="240" w:lineRule="atLeast"/>
    </w:pPr>
    <w:rPr>
      <w:rFonts w:ascii="Times New Roman" w:hAnsi="Times New Roman" w:cs="Times New Roman"/>
      <w:i/>
      <w:iCs/>
      <w:sz w:val="25"/>
      <w:szCs w:val="25"/>
    </w:rPr>
  </w:style>
  <w:style w:type="paragraph" w:customStyle="1" w:styleId="51">
    <w:name w:val="Основной текст (5)"/>
    <w:basedOn w:val="Normal"/>
    <w:link w:val="50"/>
    <w:uiPriority w:val="99"/>
    <w:rsid w:val="00632E60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70">
    <w:name w:val="Основной текст (7)"/>
    <w:basedOn w:val="Normal"/>
    <w:link w:val="7"/>
    <w:uiPriority w:val="99"/>
    <w:rsid w:val="00632E60"/>
    <w:pPr>
      <w:shd w:val="clear" w:color="auto" w:fill="FFFFFF"/>
      <w:spacing w:line="240" w:lineRule="atLeast"/>
    </w:pPr>
    <w:rPr>
      <w:rFonts w:ascii="Gungsuh" w:eastAsia="Gungsuh" w:hAnsi="Gungsuh" w:cs="Gungsuh"/>
      <w:i/>
      <w:iCs/>
      <w:sz w:val="11"/>
      <w:szCs w:val="11"/>
    </w:rPr>
  </w:style>
  <w:style w:type="paragraph" w:customStyle="1" w:styleId="80">
    <w:name w:val="Основной текст (8)"/>
    <w:basedOn w:val="Normal"/>
    <w:link w:val="8"/>
    <w:uiPriority w:val="99"/>
    <w:rsid w:val="00632E60"/>
    <w:pPr>
      <w:shd w:val="clear" w:color="auto" w:fill="FFFFFF"/>
      <w:spacing w:line="240" w:lineRule="atLeast"/>
      <w:jc w:val="center"/>
    </w:pPr>
    <w:rPr>
      <w:rFonts w:ascii="Gungsuh" w:eastAsia="Gungsuh" w:hAnsi="Gungsuh" w:cs="Gungsuh"/>
      <w:sz w:val="8"/>
      <w:szCs w:val="8"/>
    </w:rPr>
  </w:style>
  <w:style w:type="paragraph" w:customStyle="1" w:styleId="90">
    <w:name w:val="Основной текст (9)"/>
    <w:basedOn w:val="Normal"/>
    <w:link w:val="9"/>
    <w:uiPriority w:val="99"/>
    <w:rsid w:val="00632E60"/>
    <w:pPr>
      <w:shd w:val="clear" w:color="auto" w:fill="FFFFFF"/>
      <w:spacing w:before="60" w:line="240" w:lineRule="atLeast"/>
    </w:pPr>
    <w:rPr>
      <w:rFonts w:ascii="Gungsuh" w:eastAsia="Gungsuh" w:hAnsi="Gungsuh" w:cs="Gungsuh"/>
      <w:sz w:val="11"/>
      <w:szCs w:val="11"/>
    </w:rPr>
  </w:style>
  <w:style w:type="paragraph" w:customStyle="1" w:styleId="101">
    <w:name w:val="Основной текст (10)"/>
    <w:basedOn w:val="Normal"/>
    <w:link w:val="100"/>
    <w:uiPriority w:val="99"/>
    <w:rsid w:val="00632E60"/>
    <w:pPr>
      <w:shd w:val="clear" w:color="auto" w:fill="FFFFFF"/>
      <w:spacing w:line="240" w:lineRule="atLeast"/>
    </w:pPr>
    <w:rPr>
      <w:rFonts w:ascii="Gungsuh" w:eastAsia="Gungsuh" w:hAnsi="Gungsuh" w:cs="Gungsuh"/>
      <w:sz w:val="8"/>
      <w:szCs w:val="8"/>
    </w:rPr>
  </w:style>
  <w:style w:type="paragraph" w:customStyle="1" w:styleId="110">
    <w:name w:val="Основной текст (11)"/>
    <w:basedOn w:val="Normal"/>
    <w:link w:val="11"/>
    <w:uiPriority w:val="99"/>
    <w:rsid w:val="00632E60"/>
    <w:pPr>
      <w:shd w:val="clear" w:color="auto" w:fill="FFFFFF"/>
      <w:spacing w:line="240" w:lineRule="atLeast"/>
    </w:pPr>
    <w:rPr>
      <w:rFonts w:ascii="Gungsuh" w:eastAsia="Gungsuh" w:hAnsi="Gungsuh" w:cs="Gungsuh"/>
      <w:sz w:val="8"/>
      <w:szCs w:val="8"/>
    </w:rPr>
  </w:style>
  <w:style w:type="paragraph" w:customStyle="1" w:styleId="120">
    <w:name w:val="Основной текст (12)"/>
    <w:basedOn w:val="Normal"/>
    <w:link w:val="12"/>
    <w:uiPriority w:val="99"/>
    <w:rsid w:val="00632E60"/>
    <w:pPr>
      <w:shd w:val="clear" w:color="auto" w:fill="FFFFFF"/>
      <w:spacing w:line="240" w:lineRule="atLeast"/>
    </w:pPr>
    <w:rPr>
      <w:rFonts w:ascii="Gungsuh" w:eastAsia="Gungsuh" w:hAnsi="Gungsuh" w:cs="Gungsuh"/>
      <w:sz w:val="10"/>
      <w:szCs w:val="10"/>
    </w:rPr>
  </w:style>
  <w:style w:type="paragraph" w:customStyle="1" w:styleId="130">
    <w:name w:val="Основной текст (13)"/>
    <w:basedOn w:val="Normal"/>
    <w:link w:val="13"/>
    <w:uiPriority w:val="99"/>
    <w:rsid w:val="00632E60"/>
    <w:pPr>
      <w:shd w:val="clear" w:color="auto" w:fill="FFFFFF"/>
      <w:spacing w:line="240" w:lineRule="atLeast"/>
    </w:pPr>
    <w:rPr>
      <w:rFonts w:ascii="Times New Roman" w:hAnsi="Times New Roman" w:cs="Times New Roman"/>
      <w:w w:val="150"/>
      <w:sz w:val="8"/>
      <w:szCs w:val="8"/>
    </w:rPr>
  </w:style>
  <w:style w:type="paragraph" w:customStyle="1" w:styleId="140">
    <w:name w:val="Основной текст (14)"/>
    <w:basedOn w:val="Normal"/>
    <w:link w:val="14"/>
    <w:uiPriority w:val="99"/>
    <w:rsid w:val="00632E60"/>
    <w:pPr>
      <w:shd w:val="clear" w:color="auto" w:fill="FFFFFF"/>
      <w:spacing w:after="180" w:line="240" w:lineRule="atLeast"/>
    </w:pPr>
    <w:rPr>
      <w:rFonts w:ascii="Gungsuh" w:eastAsia="Gungsuh" w:hAnsi="Gungsuh" w:cs="Gungsuh"/>
      <w:sz w:val="8"/>
      <w:szCs w:val="8"/>
    </w:rPr>
  </w:style>
  <w:style w:type="paragraph" w:customStyle="1" w:styleId="150">
    <w:name w:val="Основной текст (15)"/>
    <w:basedOn w:val="Normal"/>
    <w:link w:val="15"/>
    <w:uiPriority w:val="99"/>
    <w:rsid w:val="00632E60"/>
    <w:pPr>
      <w:shd w:val="clear" w:color="auto" w:fill="FFFFFF"/>
      <w:spacing w:before="180" w:line="240" w:lineRule="atLeast"/>
    </w:pPr>
    <w:rPr>
      <w:rFonts w:ascii="Gungsuh" w:eastAsia="Gungsuh" w:hAnsi="Gungsuh" w:cs="Gungsuh"/>
      <w:sz w:val="9"/>
      <w:szCs w:val="9"/>
    </w:rPr>
  </w:style>
  <w:style w:type="paragraph" w:customStyle="1" w:styleId="161">
    <w:name w:val="Основной текст (16)"/>
    <w:basedOn w:val="Normal"/>
    <w:link w:val="160"/>
    <w:uiPriority w:val="99"/>
    <w:rsid w:val="00632E60"/>
    <w:pPr>
      <w:shd w:val="clear" w:color="auto" w:fill="FFFFFF"/>
      <w:spacing w:line="240" w:lineRule="atLeast"/>
    </w:pPr>
    <w:rPr>
      <w:rFonts w:ascii="Gungsuh" w:eastAsia="Gungsuh" w:hAnsi="Gungsuh" w:cs="Gungsuh"/>
      <w:sz w:val="8"/>
      <w:szCs w:val="8"/>
    </w:rPr>
  </w:style>
  <w:style w:type="paragraph" w:customStyle="1" w:styleId="171">
    <w:name w:val="Основной текст (17)"/>
    <w:basedOn w:val="Normal"/>
    <w:link w:val="170"/>
    <w:uiPriority w:val="99"/>
    <w:rsid w:val="00632E60"/>
    <w:pPr>
      <w:shd w:val="clear" w:color="auto" w:fill="FFFFFF"/>
      <w:spacing w:line="240" w:lineRule="atLeast"/>
    </w:pPr>
    <w:rPr>
      <w:rFonts w:ascii="Gungsuh" w:eastAsia="Gungsuh" w:hAnsi="Gungsuh" w:cs="Gungsuh"/>
      <w:i/>
      <w:iCs/>
      <w:sz w:val="9"/>
      <w:szCs w:val="9"/>
    </w:rPr>
  </w:style>
  <w:style w:type="paragraph" w:customStyle="1" w:styleId="181">
    <w:name w:val="Основной текст (18)1"/>
    <w:basedOn w:val="Normal"/>
    <w:link w:val="180"/>
    <w:uiPriority w:val="99"/>
    <w:rsid w:val="00632E60"/>
    <w:pPr>
      <w:shd w:val="clear" w:color="auto" w:fill="FFFFFF"/>
      <w:spacing w:before="420" w:after="720" w:line="240" w:lineRule="atLeast"/>
      <w:ind w:hanging="360"/>
    </w:pPr>
    <w:rPr>
      <w:rFonts w:ascii="Times New Roman" w:hAnsi="Times New Roman" w:cs="Times New Roman"/>
      <w:i/>
      <w:iCs/>
      <w:sz w:val="27"/>
      <w:szCs w:val="27"/>
    </w:rPr>
  </w:style>
  <w:style w:type="paragraph" w:customStyle="1" w:styleId="191">
    <w:name w:val="Основной текст (19)"/>
    <w:basedOn w:val="Normal"/>
    <w:link w:val="190"/>
    <w:uiPriority w:val="99"/>
    <w:rsid w:val="00632E60"/>
    <w:pPr>
      <w:shd w:val="clear" w:color="auto" w:fill="FFFFFF"/>
      <w:spacing w:after="60" w:line="240" w:lineRule="atLeast"/>
    </w:pPr>
    <w:rPr>
      <w:rFonts w:ascii="Franklin Gothic Book" w:hAnsi="Franklin Gothic Book" w:cs="Franklin Gothic Book"/>
      <w:sz w:val="28"/>
      <w:szCs w:val="28"/>
    </w:rPr>
  </w:style>
  <w:style w:type="paragraph" w:customStyle="1" w:styleId="211">
    <w:name w:val="Основной текст (21)"/>
    <w:basedOn w:val="Normal"/>
    <w:link w:val="210"/>
    <w:uiPriority w:val="99"/>
    <w:rsid w:val="00632E60"/>
    <w:pPr>
      <w:shd w:val="clear" w:color="auto" w:fill="FFFFFF"/>
      <w:spacing w:line="240" w:lineRule="atLeast"/>
    </w:pPr>
    <w:rPr>
      <w:rFonts w:ascii="Times New Roman" w:hAnsi="Times New Roman" w:cs="Times New Roman"/>
      <w:sz w:val="8"/>
      <w:szCs w:val="8"/>
    </w:rPr>
  </w:style>
  <w:style w:type="paragraph" w:customStyle="1" w:styleId="202">
    <w:name w:val="Основной текст (20)"/>
    <w:basedOn w:val="Normal"/>
    <w:link w:val="201"/>
    <w:uiPriority w:val="99"/>
    <w:rsid w:val="00632E60"/>
    <w:pPr>
      <w:shd w:val="clear" w:color="auto" w:fill="FFFFFF"/>
      <w:spacing w:line="240" w:lineRule="atLeast"/>
    </w:pPr>
    <w:rPr>
      <w:rFonts w:ascii="Times New Roman" w:hAnsi="Times New Roman" w:cs="Times New Roman"/>
      <w:sz w:val="8"/>
      <w:szCs w:val="8"/>
    </w:rPr>
  </w:style>
  <w:style w:type="paragraph" w:customStyle="1" w:styleId="223">
    <w:name w:val="Основной текст (22)"/>
    <w:basedOn w:val="Normal"/>
    <w:link w:val="222"/>
    <w:uiPriority w:val="99"/>
    <w:rsid w:val="00632E60"/>
    <w:pPr>
      <w:shd w:val="clear" w:color="auto" w:fill="FFFFFF"/>
      <w:spacing w:line="240" w:lineRule="atLeast"/>
    </w:pPr>
    <w:rPr>
      <w:rFonts w:ascii="Times New Roman" w:hAnsi="Times New Roman" w:cs="Times New Roman"/>
      <w:sz w:val="8"/>
      <w:szCs w:val="8"/>
    </w:rPr>
  </w:style>
  <w:style w:type="paragraph" w:customStyle="1" w:styleId="233">
    <w:name w:val="Основной текст (23)"/>
    <w:basedOn w:val="Normal"/>
    <w:link w:val="232"/>
    <w:uiPriority w:val="99"/>
    <w:rsid w:val="00632E60"/>
    <w:pPr>
      <w:shd w:val="clear" w:color="auto" w:fill="FFFFFF"/>
      <w:spacing w:line="240" w:lineRule="atLeast"/>
    </w:pPr>
    <w:rPr>
      <w:rFonts w:ascii="Times New Roman" w:hAnsi="Times New Roman" w:cs="Times New Roman"/>
      <w:sz w:val="9"/>
      <w:szCs w:val="9"/>
    </w:rPr>
  </w:style>
  <w:style w:type="paragraph" w:customStyle="1" w:styleId="240">
    <w:name w:val="Основной текст (24)"/>
    <w:basedOn w:val="Normal"/>
    <w:link w:val="24"/>
    <w:uiPriority w:val="99"/>
    <w:rsid w:val="00632E60"/>
    <w:pPr>
      <w:shd w:val="clear" w:color="auto" w:fill="FFFFFF"/>
      <w:spacing w:line="240" w:lineRule="atLeast"/>
    </w:pPr>
    <w:rPr>
      <w:rFonts w:ascii="Times New Roman" w:hAnsi="Times New Roman" w:cs="Times New Roman"/>
      <w:sz w:val="8"/>
      <w:szCs w:val="8"/>
    </w:rPr>
  </w:style>
  <w:style w:type="paragraph" w:customStyle="1" w:styleId="250">
    <w:name w:val="Основной текст (25)"/>
    <w:basedOn w:val="Normal"/>
    <w:link w:val="25"/>
    <w:uiPriority w:val="99"/>
    <w:rsid w:val="00632E60"/>
    <w:pPr>
      <w:shd w:val="clear" w:color="auto" w:fill="FFFFFF"/>
      <w:spacing w:line="240" w:lineRule="atLeast"/>
    </w:pPr>
    <w:rPr>
      <w:rFonts w:ascii="Times New Roman" w:hAnsi="Times New Roman" w:cs="Times New Roman"/>
      <w:sz w:val="8"/>
      <w:szCs w:val="8"/>
    </w:rPr>
  </w:style>
  <w:style w:type="paragraph" w:customStyle="1" w:styleId="260">
    <w:name w:val="Основной текст (26)"/>
    <w:basedOn w:val="Normal"/>
    <w:link w:val="26"/>
    <w:uiPriority w:val="99"/>
    <w:rsid w:val="00632E60"/>
    <w:pPr>
      <w:shd w:val="clear" w:color="auto" w:fill="FFFFFF"/>
      <w:spacing w:line="240" w:lineRule="atLeast"/>
    </w:pPr>
    <w:rPr>
      <w:rFonts w:ascii="Times New Roman" w:hAnsi="Times New Roman" w:cs="Times New Roman"/>
      <w:sz w:val="8"/>
      <w:szCs w:val="8"/>
    </w:rPr>
  </w:style>
  <w:style w:type="paragraph" w:customStyle="1" w:styleId="280">
    <w:name w:val="Основной текст (28)"/>
    <w:basedOn w:val="Normal"/>
    <w:link w:val="28"/>
    <w:uiPriority w:val="99"/>
    <w:rsid w:val="00632E60"/>
    <w:pPr>
      <w:shd w:val="clear" w:color="auto" w:fill="FFFFFF"/>
      <w:spacing w:line="240" w:lineRule="atLeast"/>
    </w:pPr>
    <w:rPr>
      <w:rFonts w:ascii="Times New Roman" w:hAnsi="Times New Roman" w:cs="Times New Roman"/>
      <w:sz w:val="8"/>
      <w:szCs w:val="8"/>
    </w:rPr>
  </w:style>
  <w:style w:type="paragraph" w:customStyle="1" w:styleId="270">
    <w:name w:val="Основной текст (27)"/>
    <w:basedOn w:val="Normal"/>
    <w:link w:val="27"/>
    <w:uiPriority w:val="99"/>
    <w:rsid w:val="00632E60"/>
    <w:pPr>
      <w:shd w:val="clear" w:color="auto" w:fill="FFFFFF"/>
      <w:spacing w:line="240" w:lineRule="atLeast"/>
    </w:pPr>
    <w:rPr>
      <w:rFonts w:ascii="Times New Roman" w:hAnsi="Times New Roman" w:cs="Times New Roman"/>
      <w:sz w:val="8"/>
      <w:szCs w:val="8"/>
    </w:rPr>
  </w:style>
  <w:style w:type="paragraph" w:customStyle="1" w:styleId="290">
    <w:name w:val="Основной текст (29)"/>
    <w:basedOn w:val="Normal"/>
    <w:link w:val="29"/>
    <w:uiPriority w:val="99"/>
    <w:rsid w:val="00632E60"/>
    <w:pPr>
      <w:shd w:val="clear" w:color="auto" w:fill="FFFFFF"/>
      <w:spacing w:line="240" w:lineRule="atLeast"/>
    </w:pPr>
    <w:rPr>
      <w:rFonts w:ascii="Times New Roman" w:hAnsi="Times New Roman" w:cs="Times New Roman"/>
      <w:sz w:val="8"/>
      <w:szCs w:val="8"/>
    </w:rPr>
  </w:style>
  <w:style w:type="paragraph" w:customStyle="1" w:styleId="321">
    <w:name w:val="Основной текст (32)"/>
    <w:basedOn w:val="Normal"/>
    <w:link w:val="320"/>
    <w:uiPriority w:val="99"/>
    <w:rsid w:val="00632E60"/>
    <w:pPr>
      <w:shd w:val="clear" w:color="auto" w:fill="FFFFFF"/>
      <w:spacing w:line="240" w:lineRule="atLeast"/>
    </w:pPr>
    <w:rPr>
      <w:rFonts w:ascii="Times New Roman" w:hAnsi="Times New Roman" w:cs="Times New Roman"/>
      <w:sz w:val="8"/>
      <w:szCs w:val="8"/>
    </w:rPr>
  </w:style>
  <w:style w:type="paragraph" w:customStyle="1" w:styleId="301">
    <w:name w:val="Основной текст (30)"/>
    <w:basedOn w:val="Normal"/>
    <w:link w:val="300"/>
    <w:uiPriority w:val="99"/>
    <w:rsid w:val="00632E60"/>
    <w:pPr>
      <w:shd w:val="clear" w:color="auto" w:fill="FFFFFF"/>
      <w:spacing w:line="240" w:lineRule="atLeast"/>
    </w:pPr>
    <w:rPr>
      <w:rFonts w:ascii="Times New Roman" w:hAnsi="Times New Roman" w:cs="Times New Roman"/>
      <w:sz w:val="8"/>
      <w:szCs w:val="8"/>
    </w:rPr>
  </w:style>
  <w:style w:type="paragraph" w:customStyle="1" w:styleId="311">
    <w:name w:val="Основной текст (31)"/>
    <w:basedOn w:val="Normal"/>
    <w:link w:val="310"/>
    <w:uiPriority w:val="99"/>
    <w:rsid w:val="00632E60"/>
    <w:pPr>
      <w:shd w:val="clear" w:color="auto" w:fill="FFFFFF"/>
      <w:spacing w:line="240" w:lineRule="atLeast"/>
    </w:pPr>
    <w:rPr>
      <w:rFonts w:ascii="Times New Roman" w:hAnsi="Times New Roman" w:cs="Times New Roman"/>
      <w:sz w:val="8"/>
      <w:szCs w:val="8"/>
    </w:rPr>
  </w:style>
  <w:style w:type="paragraph" w:customStyle="1" w:styleId="330">
    <w:name w:val="Основной текст (33)"/>
    <w:basedOn w:val="Normal"/>
    <w:link w:val="33"/>
    <w:uiPriority w:val="99"/>
    <w:rsid w:val="00632E60"/>
    <w:pPr>
      <w:shd w:val="clear" w:color="auto" w:fill="FFFFFF"/>
      <w:spacing w:line="240" w:lineRule="atLeast"/>
    </w:pPr>
    <w:rPr>
      <w:rFonts w:ascii="Times New Roman" w:hAnsi="Times New Roman" w:cs="Times New Roman"/>
      <w:sz w:val="8"/>
      <w:szCs w:val="8"/>
    </w:rPr>
  </w:style>
  <w:style w:type="paragraph" w:customStyle="1" w:styleId="a3">
    <w:name w:val="Подпись к таблице"/>
    <w:basedOn w:val="Normal"/>
    <w:link w:val="a2"/>
    <w:uiPriority w:val="99"/>
    <w:rsid w:val="00632E60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340">
    <w:name w:val="Основной текст (34)"/>
    <w:basedOn w:val="Normal"/>
    <w:link w:val="34"/>
    <w:uiPriority w:val="99"/>
    <w:rsid w:val="00632E60"/>
    <w:pPr>
      <w:shd w:val="clear" w:color="auto" w:fill="FFFFFF"/>
      <w:spacing w:line="240" w:lineRule="atLeast"/>
    </w:pPr>
    <w:rPr>
      <w:rFonts w:ascii="Franklin Gothic Book" w:hAnsi="Franklin Gothic Book" w:cs="Franklin Gothic Book"/>
      <w:sz w:val="28"/>
      <w:szCs w:val="28"/>
    </w:rPr>
  </w:style>
  <w:style w:type="paragraph" w:customStyle="1" w:styleId="360">
    <w:name w:val="Основной текст (36)"/>
    <w:basedOn w:val="Normal"/>
    <w:link w:val="36"/>
    <w:uiPriority w:val="99"/>
    <w:rsid w:val="00632E60"/>
    <w:pPr>
      <w:shd w:val="clear" w:color="auto" w:fill="FFFFFF"/>
      <w:spacing w:line="240" w:lineRule="atLeast"/>
    </w:pPr>
    <w:rPr>
      <w:rFonts w:ascii="Times New Roman" w:hAnsi="Times New Roman" w:cs="Times New Roman"/>
      <w:i/>
      <w:iCs/>
      <w:sz w:val="9"/>
      <w:szCs w:val="9"/>
    </w:rPr>
  </w:style>
  <w:style w:type="paragraph" w:customStyle="1" w:styleId="380">
    <w:name w:val="Основной текст (38)"/>
    <w:basedOn w:val="Normal"/>
    <w:link w:val="38"/>
    <w:uiPriority w:val="99"/>
    <w:rsid w:val="00632E60"/>
    <w:pPr>
      <w:shd w:val="clear" w:color="auto" w:fill="FFFFFF"/>
      <w:spacing w:line="240" w:lineRule="atLeast"/>
    </w:pPr>
    <w:rPr>
      <w:rFonts w:ascii="Times New Roman" w:hAnsi="Times New Roman" w:cs="Times New Roman"/>
      <w:sz w:val="11"/>
      <w:szCs w:val="11"/>
    </w:rPr>
  </w:style>
  <w:style w:type="paragraph" w:customStyle="1" w:styleId="350">
    <w:name w:val="Основной текст (35)"/>
    <w:basedOn w:val="Normal"/>
    <w:link w:val="35"/>
    <w:uiPriority w:val="99"/>
    <w:rsid w:val="00632E60"/>
    <w:pPr>
      <w:shd w:val="clear" w:color="auto" w:fill="FFFFFF"/>
      <w:spacing w:before="1020" w:line="240" w:lineRule="atLeast"/>
    </w:pPr>
    <w:rPr>
      <w:rFonts w:ascii="Gungsuh" w:eastAsia="Gungsuh" w:hAnsi="Gungsuh" w:cs="Gungsuh"/>
      <w:i/>
      <w:iCs/>
      <w:sz w:val="9"/>
      <w:szCs w:val="9"/>
    </w:rPr>
  </w:style>
  <w:style w:type="paragraph" w:customStyle="1" w:styleId="370">
    <w:name w:val="Основной текст (37)"/>
    <w:basedOn w:val="Normal"/>
    <w:link w:val="37"/>
    <w:uiPriority w:val="99"/>
    <w:rsid w:val="00632E60"/>
    <w:pPr>
      <w:shd w:val="clear" w:color="auto" w:fill="FFFFFF"/>
      <w:spacing w:line="240" w:lineRule="atLeast"/>
    </w:pPr>
    <w:rPr>
      <w:rFonts w:ascii="Times New Roman" w:hAnsi="Times New Roman" w:cs="Times New Roman"/>
      <w:sz w:val="8"/>
      <w:szCs w:val="8"/>
    </w:rPr>
  </w:style>
  <w:style w:type="paragraph" w:customStyle="1" w:styleId="390">
    <w:name w:val="Основной текст (39)"/>
    <w:basedOn w:val="Normal"/>
    <w:link w:val="39"/>
    <w:uiPriority w:val="99"/>
    <w:rsid w:val="00632E60"/>
    <w:pPr>
      <w:shd w:val="clear" w:color="auto" w:fill="FFFFFF"/>
      <w:spacing w:line="240" w:lineRule="atLeast"/>
    </w:pPr>
    <w:rPr>
      <w:rFonts w:ascii="Times New Roman" w:hAnsi="Times New Roman" w:cs="Times New Roman"/>
      <w:sz w:val="8"/>
      <w:szCs w:val="8"/>
    </w:rPr>
  </w:style>
  <w:style w:type="paragraph" w:customStyle="1" w:styleId="401">
    <w:name w:val="Основной текст (40)"/>
    <w:basedOn w:val="Normal"/>
    <w:link w:val="400"/>
    <w:uiPriority w:val="99"/>
    <w:rsid w:val="00632E60"/>
    <w:pPr>
      <w:shd w:val="clear" w:color="auto" w:fill="FFFFFF"/>
      <w:spacing w:line="322" w:lineRule="exact"/>
    </w:pPr>
    <w:rPr>
      <w:rFonts w:ascii="Times New Roman" w:hAnsi="Times New Roman" w:cs="Times New Roman"/>
      <w:sz w:val="26"/>
      <w:szCs w:val="26"/>
    </w:rPr>
  </w:style>
  <w:style w:type="paragraph" w:customStyle="1" w:styleId="420">
    <w:name w:val="Основной текст (42)"/>
    <w:basedOn w:val="Normal"/>
    <w:link w:val="42"/>
    <w:uiPriority w:val="99"/>
    <w:rsid w:val="00632E60"/>
    <w:pPr>
      <w:shd w:val="clear" w:color="auto" w:fill="FFFFFF"/>
      <w:spacing w:line="240" w:lineRule="atLeast"/>
    </w:pPr>
    <w:rPr>
      <w:rFonts w:ascii="Times New Roman" w:hAnsi="Times New Roman" w:cs="Times New Roman"/>
      <w:sz w:val="8"/>
      <w:szCs w:val="8"/>
    </w:rPr>
  </w:style>
  <w:style w:type="paragraph" w:customStyle="1" w:styleId="411">
    <w:name w:val="Основной текст (41)"/>
    <w:basedOn w:val="Normal"/>
    <w:link w:val="410"/>
    <w:uiPriority w:val="99"/>
    <w:rsid w:val="00632E60"/>
    <w:pPr>
      <w:shd w:val="clear" w:color="auto" w:fill="FFFFFF"/>
      <w:spacing w:line="240" w:lineRule="atLeast"/>
    </w:pPr>
    <w:rPr>
      <w:rFonts w:ascii="Times New Roman" w:hAnsi="Times New Roman" w:cs="Times New Roman"/>
      <w:sz w:val="8"/>
      <w:szCs w:val="8"/>
    </w:rPr>
  </w:style>
  <w:style w:type="paragraph" w:customStyle="1" w:styleId="430">
    <w:name w:val="Основной текст (43)"/>
    <w:basedOn w:val="Normal"/>
    <w:link w:val="43"/>
    <w:uiPriority w:val="99"/>
    <w:rsid w:val="00632E60"/>
    <w:pPr>
      <w:shd w:val="clear" w:color="auto" w:fill="FFFFFF"/>
      <w:spacing w:line="240" w:lineRule="atLeast"/>
    </w:pPr>
    <w:rPr>
      <w:rFonts w:ascii="Times New Roman" w:hAnsi="Times New Roman" w:cs="Times New Roman"/>
      <w:sz w:val="9"/>
      <w:szCs w:val="9"/>
    </w:rPr>
  </w:style>
  <w:style w:type="paragraph" w:customStyle="1" w:styleId="441">
    <w:name w:val="Основной текст (44)"/>
    <w:basedOn w:val="Normal"/>
    <w:link w:val="440"/>
    <w:uiPriority w:val="99"/>
    <w:rsid w:val="00632E60"/>
    <w:pPr>
      <w:shd w:val="clear" w:color="auto" w:fill="FFFFFF"/>
      <w:spacing w:line="240" w:lineRule="atLeast"/>
    </w:pPr>
    <w:rPr>
      <w:rFonts w:ascii="Franklin Gothic Book" w:hAnsi="Franklin Gothic Book" w:cs="Franklin Gothic Book"/>
      <w:sz w:val="28"/>
      <w:szCs w:val="28"/>
    </w:rPr>
  </w:style>
  <w:style w:type="paragraph" w:customStyle="1" w:styleId="460">
    <w:name w:val="Основной текст (46)"/>
    <w:basedOn w:val="Normal"/>
    <w:link w:val="46"/>
    <w:uiPriority w:val="99"/>
    <w:rsid w:val="00632E60"/>
    <w:pPr>
      <w:shd w:val="clear" w:color="auto" w:fill="FFFFFF"/>
      <w:spacing w:line="240" w:lineRule="atLeast"/>
    </w:pPr>
    <w:rPr>
      <w:rFonts w:ascii="Times New Roman" w:hAnsi="Times New Roman" w:cs="Times New Roman"/>
      <w:i/>
      <w:iCs/>
      <w:sz w:val="8"/>
      <w:szCs w:val="8"/>
    </w:rPr>
  </w:style>
  <w:style w:type="paragraph" w:customStyle="1" w:styleId="450">
    <w:name w:val="Основной текст (45)"/>
    <w:basedOn w:val="Normal"/>
    <w:link w:val="45"/>
    <w:uiPriority w:val="99"/>
    <w:rsid w:val="00632E60"/>
    <w:pPr>
      <w:shd w:val="clear" w:color="auto" w:fill="FFFFFF"/>
      <w:spacing w:line="240" w:lineRule="atLeast"/>
    </w:pPr>
    <w:rPr>
      <w:rFonts w:ascii="Gungsuh" w:eastAsia="Gungsuh" w:hAnsi="Gungsuh" w:cs="Gungsuh"/>
      <w:sz w:val="8"/>
      <w:szCs w:val="8"/>
    </w:rPr>
  </w:style>
  <w:style w:type="paragraph" w:customStyle="1" w:styleId="470">
    <w:name w:val="Основной текст (47)"/>
    <w:basedOn w:val="Normal"/>
    <w:link w:val="47"/>
    <w:uiPriority w:val="99"/>
    <w:rsid w:val="00632E60"/>
    <w:pPr>
      <w:shd w:val="clear" w:color="auto" w:fill="FFFFFF"/>
      <w:spacing w:line="240" w:lineRule="atLeast"/>
    </w:pPr>
    <w:rPr>
      <w:rFonts w:ascii="Times New Roman" w:hAnsi="Times New Roman" w:cs="Times New Roman"/>
      <w:sz w:val="8"/>
      <w:szCs w:val="8"/>
    </w:rPr>
  </w:style>
  <w:style w:type="paragraph" w:customStyle="1" w:styleId="480">
    <w:name w:val="Основной текст (48)"/>
    <w:basedOn w:val="Normal"/>
    <w:link w:val="48"/>
    <w:uiPriority w:val="99"/>
    <w:rsid w:val="00632E60"/>
    <w:pPr>
      <w:shd w:val="clear" w:color="auto" w:fill="FFFFFF"/>
      <w:spacing w:line="240" w:lineRule="atLeast"/>
    </w:pPr>
    <w:rPr>
      <w:rFonts w:ascii="Times New Roman" w:hAnsi="Times New Roman" w:cs="Times New Roman"/>
      <w:sz w:val="8"/>
      <w:szCs w:val="8"/>
    </w:rPr>
  </w:style>
  <w:style w:type="paragraph" w:customStyle="1" w:styleId="490">
    <w:name w:val="Основной текст (49)"/>
    <w:basedOn w:val="Normal"/>
    <w:link w:val="49"/>
    <w:uiPriority w:val="99"/>
    <w:rsid w:val="00632E60"/>
    <w:pPr>
      <w:shd w:val="clear" w:color="auto" w:fill="FFFFFF"/>
      <w:spacing w:line="240" w:lineRule="atLeast"/>
    </w:pPr>
    <w:rPr>
      <w:rFonts w:ascii="Times New Roman" w:hAnsi="Times New Roman" w:cs="Times New Roman"/>
      <w:sz w:val="8"/>
      <w:szCs w:val="8"/>
    </w:rPr>
  </w:style>
  <w:style w:type="table" w:styleId="TableGrid">
    <w:name w:val="Table Grid"/>
    <w:basedOn w:val="TableNormal"/>
    <w:uiPriority w:val="99"/>
    <w:rsid w:val="0076609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BE22AA"/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997825"/>
    <w:pPr>
      <w:ind w:left="720"/>
      <w:contextualSpacing/>
    </w:pPr>
  </w:style>
  <w:style w:type="paragraph" w:customStyle="1" w:styleId="c26">
    <w:name w:val="c26"/>
    <w:basedOn w:val="Normal"/>
    <w:uiPriority w:val="99"/>
    <w:rsid w:val="00F46170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3">
    <w:name w:val="c3"/>
    <w:basedOn w:val="DefaultParagraphFont"/>
    <w:uiPriority w:val="99"/>
    <w:rsid w:val="00F4617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310</TotalTime>
  <Pages>35</Pages>
  <Words>8204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Biblioteka</dc:creator>
  <cp:keywords/>
  <dc:description/>
  <cp:lastModifiedBy>Школа</cp:lastModifiedBy>
  <cp:revision>8</cp:revision>
  <dcterms:created xsi:type="dcterms:W3CDTF">2019-05-16T04:39:00Z</dcterms:created>
  <dcterms:modified xsi:type="dcterms:W3CDTF">2019-05-28T04:36:00Z</dcterms:modified>
</cp:coreProperties>
</file>